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397" w:rsidRPr="0048079D" w:rsidRDefault="00E13943" w:rsidP="009D5C3D">
      <w:pPr>
        <w:bidi w:val="0"/>
        <w:spacing w:line="312" w:lineRule="auto"/>
        <w:jc w:val="center"/>
        <w:rPr>
          <w:rFonts w:cs="IranNastaliq"/>
        </w:rPr>
      </w:pPr>
      <w:bookmarkStart w:id="0" w:name="OLE_LINK64"/>
      <w:bookmarkStart w:id="1" w:name="OLE_LINK65"/>
      <w:bookmarkStart w:id="2" w:name="OLE_LINK282"/>
      <w:bookmarkStart w:id="3" w:name="OLE_LINK283"/>
      <w:bookmarkStart w:id="4" w:name="OLE_LINK327"/>
      <w:bookmarkStart w:id="5" w:name="OLE_LINK197"/>
      <w:bookmarkStart w:id="6" w:name="OLE_LINK198"/>
      <w:bookmarkStart w:id="7" w:name="OLE_LINK45"/>
      <w:bookmarkStart w:id="8" w:name="OLE_LINK46"/>
      <w:r>
        <w:rPr>
          <w:rFonts w:cs="IranNastaliq"/>
          <w:noProof/>
        </w:rPr>
        <w:drawing>
          <wp:inline distT="0" distB="0" distL="0" distR="0" wp14:anchorId="75E3CBE0" wp14:editId="3F11529A">
            <wp:extent cx="1554480" cy="1575773"/>
            <wp:effectExtent l="0" t="0" r="7620" b="571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ayamNoor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0644" cy="159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6B1F" w:rsidRPr="00E13943" w:rsidRDefault="00A46B1F" w:rsidP="009D5C3D">
      <w:pPr>
        <w:spacing w:line="312" w:lineRule="auto"/>
        <w:jc w:val="center"/>
        <w:rPr>
          <w:rFonts w:eastAsia="Times New Roman" w:cs="B Nazanin"/>
          <w:sz w:val="16"/>
          <w:szCs w:val="36"/>
          <w:lang w:bidi="fa-IR"/>
        </w:rPr>
      </w:pPr>
      <w:r w:rsidRPr="00E13943">
        <w:rPr>
          <w:rFonts w:eastAsia="+mn-ea" w:cs="B Nazanin"/>
          <w:kern w:val="24"/>
          <w:sz w:val="16"/>
          <w:szCs w:val="36"/>
          <w:rtl/>
          <w:lang w:bidi="fa-IR"/>
        </w:rPr>
        <w:t xml:space="preserve">دانشگاه </w:t>
      </w:r>
      <w:proofErr w:type="spellStart"/>
      <w:r w:rsidRPr="00E13943">
        <w:rPr>
          <w:rFonts w:eastAsia="+mn-ea" w:cs="B Nazanin"/>
          <w:kern w:val="24"/>
          <w:sz w:val="16"/>
          <w:szCs w:val="36"/>
          <w:rtl/>
          <w:lang w:bidi="fa-IR"/>
        </w:rPr>
        <w:t>پيام</w:t>
      </w:r>
      <w:proofErr w:type="spellEnd"/>
      <w:r w:rsidRPr="00E13943">
        <w:rPr>
          <w:rFonts w:eastAsia="+mn-ea" w:cs="B Nazanin"/>
          <w:kern w:val="24"/>
          <w:sz w:val="16"/>
          <w:szCs w:val="36"/>
          <w:rtl/>
          <w:lang w:bidi="fa-IR"/>
        </w:rPr>
        <w:t xml:space="preserve"> نور</w:t>
      </w:r>
    </w:p>
    <w:p w:rsidR="00A46B1F" w:rsidRDefault="00915FCB" w:rsidP="009D5C3D">
      <w:pPr>
        <w:spacing w:line="312" w:lineRule="auto"/>
        <w:jc w:val="center"/>
        <w:rPr>
          <w:rFonts w:eastAsia="+mn-ea" w:cs="B Nazanin"/>
          <w:kern w:val="24"/>
          <w:sz w:val="16"/>
          <w:lang w:bidi="fa-IR"/>
        </w:rPr>
      </w:pPr>
      <w:proofErr w:type="spellStart"/>
      <w:r w:rsidRPr="00E13943">
        <w:rPr>
          <w:rFonts w:eastAsia="+mn-ea" w:cs="B Nazanin" w:hint="cs"/>
          <w:kern w:val="24"/>
          <w:sz w:val="16"/>
          <w:rtl/>
          <w:lang w:bidi="fa-IR"/>
        </w:rPr>
        <w:t>مركز</w:t>
      </w:r>
      <w:r w:rsidR="00A46B1F" w:rsidRPr="00E13943">
        <w:rPr>
          <w:rFonts w:eastAsia="+mn-ea" w:cs="B Nazanin"/>
          <w:kern w:val="24"/>
          <w:sz w:val="16"/>
          <w:rtl/>
          <w:lang w:bidi="fa-IR"/>
        </w:rPr>
        <w:t>اصفهان</w:t>
      </w:r>
      <w:proofErr w:type="spellEnd"/>
    </w:p>
    <w:p w:rsidR="00E13943" w:rsidRPr="00E13943" w:rsidRDefault="00E13943" w:rsidP="009D5C3D">
      <w:pPr>
        <w:spacing w:line="312" w:lineRule="auto"/>
        <w:jc w:val="center"/>
        <w:rPr>
          <w:rFonts w:eastAsia="Times New Roman" w:cs="B Nazanin"/>
          <w:sz w:val="16"/>
          <w:rtl/>
          <w:lang w:bidi="fa-IR"/>
        </w:rPr>
      </w:pPr>
    </w:p>
    <w:p w:rsidR="00F85397" w:rsidRPr="00E13943" w:rsidRDefault="00A46B1F" w:rsidP="00E13943">
      <w:pPr>
        <w:spacing w:line="312" w:lineRule="auto"/>
        <w:jc w:val="center"/>
        <w:rPr>
          <w:rFonts w:eastAsia="+mn-ea" w:cs="B Nazanin"/>
          <w:b/>
          <w:bCs/>
          <w:kern w:val="24"/>
          <w:sz w:val="16"/>
          <w:szCs w:val="36"/>
          <w:rtl/>
          <w:lang w:bidi="fa-IR"/>
        </w:rPr>
      </w:pPr>
      <w:r w:rsidRPr="00E13943">
        <w:rPr>
          <w:rFonts w:eastAsia="+mn-ea" w:cs="B Nazanin" w:hint="cs"/>
          <w:b/>
          <w:bCs/>
          <w:kern w:val="24"/>
          <w:sz w:val="16"/>
          <w:szCs w:val="36"/>
          <w:rtl/>
          <w:lang w:bidi="fa-IR"/>
        </w:rPr>
        <w:t xml:space="preserve">گزارش </w:t>
      </w:r>
      <w:proofErr w:type="spellStart"/>
      <w:r w:rsidRPr="00E13943">
        <w:rPr>
          <w:rFonts w:eastAsia="+mn-ea" w:cs="B Nazanin" w:hint="cs"/>
          <w:b/>
          <w:bCs/>
          <w:kern w:val="24"/>
          <w:sz w:val="16"/>
          <w:szCs w:val="36"/>
          <w:rtl/>
          <w:lang w:bidi="fa-IR"/>
        </w:rPr>
        <w:t>كا</w:t>
      </w:r>
      <w:r w:rsidR="00E13943" w:rsidRPr="00E13943">
        <w:rPr>
          <w:rFonts w:eastAsia="+mn-ea" w:cs="B Nazanin" w:hint="cs"/>
          <w:b/>
          <w:bCs/>
          <w:kern w:val="24"/>
          <w:sz w:val="16"/>
          <w:szCs w:val="36"/>
          <w:rtl/>
          <w:lang w:bidi="fa-IR"/>
        </w:rPr>
        <w:t>رآموزی</w:t>
      </w:r>
      <w:proofErr w:type="spellEnd"/>
    </w:p>
    <w:p w:rsidR="00F85397" w:rsidRPr="00E13943" w:rsidRDefault="00F85397" w:rsidP="009D5C3D">
      <w:pPr>
        <w:spacing w:line="312" w:lineRule="auto"/>
        <w:jc w:val="center"/>
        <w:rPr>
          <w:rFonts w:eastAsia="+mn-ea" w:cs="B Nazanin"/>
          <w:kern w:val="24"/>
          <w:sz w:val="16"/>
          <w:szCs w:val="36"/>
          <w:rtl/>
          <w:lang w:bidi="fa-IR"/>
        </w:rPr>
      </w:pPr>
    </w:p>
    <w:p w:rsidR="00F85397" w:rsidRPr="00E13943" w:rsidRDefault="00E13943" w:rsidP="009D5C3D">
      <w:pPr>
        <w:spacing w:line="312" w:lineRule="auto"/>
        <w:jc w:val="center"/>
        <w:rPr>
          <w:rFonts w:eastAsia="+mn-ea" w:cs="B Titr"/>
          <w:b/>
          <w:bCs/>
          <w:kern w:val="24"/>
          <w:sz w:val="16"/>
          <w:szCs w:val="36"/>
          <w:rtl/>
          <w:lang w:bidi="fa-IR"/>
        </w:rPr>
      </w:pPr>
      <w:bookmarkStart w:id="9" w:name="OLE_LINK115"/>
      <w:bookmarkStart w:id="10" w:name="OLE_LINK116"/>
      <w:r w:rsidRPr="00E13943">
        <w:rPr>
          <w:rFonts w:eastAsia="+mn-ea" w:cs="B Titr" w:hint="cs"/>
          <w:b/>
          <w:bCs/>
          <w:kern w:val="24"/>
          <w:sz w:val="18"/>
          <w:szCs w:val="40"/>
          <w:rtl/>
          <w:lang w:bidi="fa-IR"/>
        </w:rPr>
        <w:t xml:space="preserve">عنوان محل </w:t>
      </w:r>
      <w:proofErr w:type="spellStart"/>
      <w:r w:rsidRPr="00E13943">
        <w:rPr>
          <w:rFonts w:eastAsia="+mn-ea" w:cs="B Titr" w:hint="cs"/>
          <w:b/>
          <w:bCs/>
          <w:kern w:val="24"/>
          <w:sz w:val="18"/>
          <w:szCs w:val="40"/>
          <w:rtl/>
          <w:lang w:bidi="fa-IR"/>
        </w:rPr>
        <w:t>کارآموزی</w:t>
      </w:r>
      <w:proofErr w:type="spellEnd"/>
    </w:p>
    <w:bookmarkEnd w:id="9"/>
    <w:bookmarkEnd w:id="10"/>
    <w:p w:rsidR="00A46B1F" w:rsidRPr="00E13943" w:rsidRDefault="00A46B1F" w:rsidP="009D5C3D">
      <w:pPr>
        <w:spacing w:line="312" w:lineRule="auto"/>
        <w:jc w:val="center"/>
        <w:rPr>
          <w:rFonts w:eastAsia="+mn-ea" w:cs="B Nazanin"/>
          <w:kern w:val="24"/>
          <w:sz w:val="16"/>
          <w:szCs w:val="36"/>
          <w:rtl/>
          <w:lang w:bidi="fa-IR"/>
        </w:rPr>
      </w:pPr>
    </w:p>
    <w:p w:rsidR="00A46B1F" w:rsidRPr="00E13943" w:rsidRDefault="00A46B1F" w:rsidP="009D5C3D">
      <w:pPr>
        <w:spacing w:line="312" w:lineRule="auto"/>
        <w:jc w:val="center"/>
        <w:rPr>
          <w:rFonts w:eastAsia="+mn-ea" w:cs="B Nazanin"/>
          <w:kern w:val="24"/>
          <w:sz w:val="16"/>
          <w:szCs w:val="36"/>
          <w:rtl/>
          <w:lang w:bidi="fa-IR"/>
        </w:rPr>
      </w:pPr>
      <w:r w:rsidRPr="00E13943">
        <w:rPr>
          <w:rFonts w:eastAsia="+mn-ea" w:cs="B Nazanin" w:hint="cs"/>
          <w:kern w:val="24"/>
          <w:sz w:val="16"/>
          <w:szCs w:val="36"/>
          <w:rtl/>
          <w:lang w:bidi="fa-IR"/>
        </w:rPr>
        <w:t>استاد راهنما</w:t>
      </w:r>
      <w:r w:rsidR="0021400D" w:rsidRPr="00E13943">
        <w:rPr>
          <w:rFonts w:eastAsia="+mn-ea" w:cs="B Nazanin" w:hint="cs"/>
          <w:kern w:val="24"/>
          <w:sz w:val="16"/>
          <w:szCs w:val="36"/>
          <w:rtl/>
          <w:lang w:bidi="fa-IR"/>
        </w:rPr>
        <w:t>:</w:t>
      </w:r>
    </w:p>
    <w:p w:rsidR="00F85397" w:rsidRPr="00E13943" w:rsidRDefault="00A46B1F" w:rsidP="00E13943">
      <w:pPr>
        <w:spacing w:line="312" w:lineRule="auto"/>
        <w:jc w:val="center"/>
        <w:rPr>
          <w:rFonts w:eastAsia="+mn-ea" w:cs="B Nazanin"/>
          <w:b/>
          <w:bCs/>
          <w:kern w:val="24"/>
          <w:sz w:val="16"/>
          <w:szCs w:val="36"/>
          <w:rtl/>
          <w:lang w:bidi="fa-IR"/>
        </w:rPr>
      </w:pPr>
      <w:proofErr w:type="spellStart"/>
      <w:r w:rsidRPr="00E13943">
        <w:rPr>
          <w:rFonts w:eastAsia="+mn-ea" w:cs="B Nazanin" w:hint="cs"/>
          <w:b/>
          <w:bCs/>
          <w:kern w:val="24"/>
          <w:sz w:val="16"/>
          <w:szCs w:val="36"/>
          <w:rtl/>
          <w:lang w:bidi="fa-IR"/>
        </w:rPr>
        <w:t>دكتر</w:t>
      </w:r>
      <w:proofErr w:type="spellEnd"/>
      <w:r w:rsidRPr="00E13943">
        <w:rPr>
          <w:rFonts w:eastAsia="+mn-ea" w:cs="B Nazanin" w:hint="cs"/>
          <w:b/>
          <w:bCs/>
          <w:kern w:val="24"/>
          <w:sz w:val="16"/>
          <w:szCs w:val="36"/>
          <w:rtl/>
          <w:lang w:bidi="fa-IR"/>
        </w:rPr>
        <w:t xml:space="preserve"> </w:t>
      </w:r>
      <w:r w:rsidR="00E13943" w:rsidRPr="00E13943">
        <w:rPr>
          <w:rFonts w:eastAsia="+mn-ea" w:cs="B Nazanin" w:hint="cs"/>
          <w:b/>
          <w:bCs/>
          <w:kern w:val="24"/>
          <w:sz w:val="16"/>
          <w:szCs w:val="36"/>
          <w:rtl/>
          <w:lang w:bidi="fa-IR"/>
        </w:rPr>
        <w:t xml:space="preserve">محمدرضا </w:t>
      </w:r>
      <w:proofErr w:type="spellStart"/>
      <w:r w:rsidR="00E13943" w:rsidRPr="00E13943">
        <w:rPr>
          <w:rFonts w:eastAsia="+mn-ea" w:cs="B Nazanin" w:hint="cs"/>
          <w:b/>
          <w:bCs/>
          <w:kern w:val="24"/>
          <w:sz w:val="16"/>
          <w:szCs w:val="36"/>
          <w:rtl/>
          <w:lang w:bidi="fa-IR"/>
        </w:rPr>
        <w:t>نيرومند</w:t>
      </w:r>
      <w:proofErr w:type="spellEnd"/>
    </w:p>
    <w:p w:rsidR="00E13943" w:rsidRPr="00E13943" w:rsidRDefault="00E13943" w:rsidP="009D5C3D">
      <w:pPr>
        <w:spacing w:line="312" w:lineRule="auto"/>
        <w:jc w:val="center"/>
        <w:rPr>
          <w:rFonts w:eastAsia="+mn-ea" w:cs="B Nazanin"/>
          <w:kern w:val="24"/>
          <w:sz w:val="16"/>
          <w:szCs w:val="36"/>
          <w:rtl/>
          <w:lang w:bidi="fa-IR"/>
        </w:rPr>
      </w:pPr>
    </w:p>
    <w:p w:rsidR="00F85397" w:rsidRDefault="00E13943" w:rsidP="009D5C3D">
      <w:pPr>
        <w:spacing w:line="312" w:lineRule="auto"/>
        <w:jc w:val="center"/>
        <w:rPr>
          <w:rFonts w:eastAsia="+mn-ea" w:cs="B Nazanin"/>
          <w:kern w:val="24"/>
          <w:sz w:val="16"/>
          <w:szCs w:val="36"/>
          <w:rtl/>
          <w:lang w:bidi="fa-IR"/>
        </w:rPr>
      </w:pPr>
      <w:r w:rsidRPr="00E13943">
        <w:rPr>
          <w:rFonts w:eastAsia="+mn-ea" w:cs="B Nazanin" w:hint="cs"/>
          <w:kern w:val="24"/>
          <w:sz w:val="16"/>
          <w:szCs w:val="36"/>
          <w:rtl/>
          <w:lang w:bidi="fa-IR"/>
        </w:rPr>
        <w:t>نام و نام خانوادگی:</w:t>
      </w:r>
    </w:p>
    <w:p w:rsidR="00E13943" w:rsidRPr="00E13943" w:rsidRDefault="0067262A" w:rsidP="009D5C3D">
      <w:pPr>
        <w:spacing w:line="312" w:lineRule="auto"/>
        <w:jc w:val="center"/>
        <w:rPr>
          <w:rFonts w:eastAsia="+mn-ea" w:cs="B Nazanin"/>
          <w:b/>
          <w:bCs/>
          <w:kern w:val="24"/>
          <w:sz w:val="16"/>
          <w:szCs w:val="36"/>
          <w:rtl/>
          <w:lang w:bidi="fa-IR"/>
        </w:rPr>
      </w:pPr>
      <w:r>
        <w:rPr>
          <w:rFonts w:eastAsia="+mn-ea" w:cs="B Nazanin" w:hint="cs"/>
          <w:b/>
          <w:bCs/>
          <w:kern w:val="24"/>
          <w:sz w:val="16"/>
          <w:szCs w:val="36"/>
          <w:rtl/>
          <w:lang w:bidi="fa-IR"/>
        </w:rPr>
        <w:t xml:space="preserve">..... </w:t>
      </w:r>
    </w:p>
    <w:p w:rsidR="00A46B1F" w:rsidRDefault="00A46B1F" w:rsidP="009D5C3D">
      <w:pPr>
        <w:spacing w:line="312" w:lineRule="auto"/>
        <w:jc w:val="center"/>
        <w:rPr>
          <w:rFonts w:eastAsia="+mn-ea" w:cs="B Nazanin"/>
          <w:kern w:val="24"/>
          <w:sz w:val="16"/>
          <w:szCs w:val="36"/>
          <w:rtl/>
          <w:lang w:bidi="fa-IR"/>
        </w:rPr>
      </w:pPr>
      <w:r w:rsidRPr="00E13943">
        <w:rPr>
          <w:rFonts w:eastAsia="+mn-ea" w:cs="B Nazanin" w:hint="cs"/>
          <w:kern w:val="24"/>
          <w:sz w:val="16"/>
          <w:szCs w:val="36"/>
          <w:rtl/>
          <w:lang w:bidi="fa-IR"/>
        </w:rPr>
        <w:t xml:space="preserve">شماره </w:t>
      </w:r>
      <w:proofErr w:type="spellStart"/>
      <w:r w:rsidRPr="00E13943">
        <w:rPr>
          <w:rFonts w:eastAsia="+mn-ea" w:cs="B Nazanin" w:hint="cs"/>
          <w:kern w:val="24"/>
          <w:sz w:val="16"/>
          <w:szCs w:val="36"/>
          <w:rtl/>
          <w:lang w:bidi="fa-IR"/>
        </w:rPr>
        <w:t>دانشجويي</w:t>
      </w:r>
      <w:proofErr w:type="spellEnd"/>
      <w:r w:rsidRPr="00E13943">
        <w:rPr>
          <w:rFonts w:eastAsia="+mn-ea" w:cs="B Nazanin" w:hint="cs"/>
          <w:kern w:val="24"/>
          <w:sz w:val="16"/>
          <w:szCs w:val="36"/>
          <w:rtl/>
          <w:lang w:bidi="fa-IR"/>
        </w:rPr>
        <w:t>:</w:t>
      </w:r>
    </w:p>
    <w:p w:rsidR="00E13943" w:rsidRPr="00E13943" w:rsidRDefault="00E13943" w:rsidP="009D5C3D">
      <w:pPr>
        <w:spacing w:line="312" w:lineRule="auto"/>
        <w:jc w:val="center"/>
        <w:rPr>
          <w:rFonts w:eastAsia="+mn-ea" w:cs="B Nazanin"/>
          <w:b/>
          <w:bCs/>
          <w:kern w:val="24"/>
          <w:sz w:val="16"/>
          <w:szCs w:val="36"/>
          <w:rtl/>
          <w:lang w:bidi="fa-IR"/>
        </w:rPr>
      </w:pPr>
      <w:r w:rsidRPr="00E13943">
        <w:rPr>
          <w:rFonts w:eastAsia="+mn-ea" w:cs="B Nazanin" w:hint="cs"/>
          <w:b/>
          <w:bCs/>
          <w:kern w:val="24"/>
          <w:sz w:val="16"/>
          <w:szCs w:val="36"/>
          <w:rtl/>
          <w:lang w:bidi="fa-IR"/>
        </w:rPr>
        <w:t>.....</w:t>
      </w:r>
    </w:p>
    <w:p w:rsidR="006B5C05" w:rsidRPr="0067262A" w:rsidRDefault="007D485C" w:rsidP="0067262A">
      <w:pPr>
        <w:spacing w:line="312" w:lineRule="auto"/>
        <w:jc w:val="center"/>
        <w:rPr>
          <w:rFonts w:eastAsia="+mn-ea" w:cs="B Nazanin"/>
          <w:kern w:val="24"/>
          <w:sz w:val="16"/>
          <w:szCs w:val="36"/>
          <w:rtl/>
          <w:lang w:bidi="fa-IR"/>
        </w:rPr>
        <w:sectPr w:rsidR="006B5C05" w:rsidRPr="0067262A" w:rsidSect="006E36F1">
          <w:footerReference w:type="even" r:id="rId8"/>
          <w:footnotePr>
            <w:numRestart w:val="eachPage"/>
          </w:footnotePr>
          <w:endnotePr>
            <w:numFmt w:val="decimal"/>
          </w:endnotePr>
          <w:pgSz w:w="11906" w:h="16838" w:code="9"/>
          <w:pgMar w:top="1701" w:right="1701" w:bottom="1701" w:left="1701" w:header="720" w:footer="720" w:gutter="0"/>
          <w:pgNumType w:fmt="arabicAbjad"/>
          <w:cols w:space="720"/>
          <w:titlePg/>
          <w:rtlGutter/>
          <w:docGrid w:linePitch="360"/>
        </w:sectPr>
      </w:pPr>
      <w:r w:rsidRPr="00E13943">
        <w:rPr>
          <w:rFonts w:eastAsia="+mn-ea" w:cs="B Nazanin" w:hint="cs"/>
          <w:noProof/>
          <w:kern w:val="24"/>
          <w:sz w:val="16"/>
          <w:szCs w:val="36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9AAC19" wp14:editId="46C8FFDE">
                <wp:simplePos x="0" y="0"/>
                <wp:positionH relativeFrom="column">
                  <wp:posOffset>2514600</wp:posOffset>
                </wp:positionH>
                <wp:positionV relativeFrom="paragraph">
                  <wp:posOffset>1021080</wp:posOffset>
                </wp:positionV>
                <wp:extent cx="669290" cy="685800"/>
                <wp:effectExtent l="3810" t="0" r="3175" b="1905"/>
                <wp:wrapNone/>
                <wp:docPr id="14" name="Text Box 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AFA" w:rsidRPr="00911CAC" w:rsidRDefault="007D485C" w:rsidP="00F85397">
                            <w:r w:rsidRPr="00911CAC">
                              <w:rPr>
                                <w:noProof/>
                              </w:rPr>
                              <w:drawing>
                                <wp:inline distT="0" distB="0" distL="0" distR="0" wp14:anchorId="04661280" wp14:editId="5AE07770">
                                  <wp:extent cx="487680" cy="495300"/>
                                  <wp:effectExtent l="0" t="0" r="762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7680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9AAC19" id="_x0000_t202" coordsize="21600,21600" o:spt="202" path="m,l,21600r21600,l21600,xe">
                <v:stroke joinstyle="miter"/>
                <v:path gradientshapeok="t" o:connecttype="rect"/>
              </v:shapetype>
              <v:shape id="Text Box 794" o:spid="_x0000_s1026" type="#_x0000_t202" style="position:absolute;left:0;text-align:left;margin-left:198pt;margin-top:80.4pt;width:52.7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" stroked="f">
                <v:textbox>
                  <w:txbxContent>
                    <w:p w:rsidR="00604AFA" w:rsidRPr="00911CAC" w:rsidRDefault="007D485C" w:rsidP="00F85397">
                      <w:r w:rsidRPr="00911CAC">
                        <w:rPr>
                          <w:noProof/>
                        </w:rPr>
                        <w:drawing>
                          <wp:inline distT="0" distB="0" distL="0" distR="0" wp14:anchorId="04661280" wp14:editId="5AE07770">
                            <wp:extent cx="487680" cy="495300"/>
                            <wp:effectExtent l="0" t="0" r="762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7680" cy="495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E13943">
        <w:rPr>
          <w:rFonts w:eastAsia="+mn-ea" w:cs="B Nazanin"/>
          <w:noProof/>
          <w:kern w:val="24"/>
          <w:sz w:val="1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0CB7C0" wp14:editId="0AF1FAE6">
                <wp:simplePos x="0" y="0"/>
                <wp:positionH relativeFrom="column">
                  <wp:posOffset>2286000</wp:posOffset>
                </wp:positionH>
                <wp:positionV relativeFrom="paragraph">
                  <wp:posOffset>322580</wp:posOffset>
                </wp:positionV>
                <wp:extent cx="914400" cy="914400"/>
                <wp:effectExtent l="3810" t="4445" r="0" b="0"/>
                <wp:wrapNone/>
                <wp:docPr id="13" name="Text Box 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AFA" w:rsidRDefault="00604AFA" w:rsidP="00F853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CB7C0" id="Text Box 792" o:spid="_x0000_s1027" type="#_x0000_t202" style="position:absolute;left:0;text-align:left;margin-left:180pt;margin-top:25.4pt;width:1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" stroked="f">
                <v:textbox>
                  <w:txbxContent>
                    <w:p w:rsidR="00604AFA" w:rsidRDefault="00604AFA" w:rsidP="00F85397"/>
                  </w:txbxContent>
                </v:textbox>
              </v:shape>
            </w:pict>
          </mc:Fallback>
        </mc:AlternateContent>
      </w:r>
      <w:r w:rsidR="00E13943" w:rsidRPr="00E13943">
        <w:rPr>
          <w:rFonts w:eastAsia="+mn-ea" w:cs="B Nazanin" w:hint="cs"/>
          <w:kern w:val="24"/>
          <w:sz w:val="16"/>
          <w:szCs w:val="36"/>
          <w:rtl/>
          <w:lang w:bidi="fa-IR"/>
        </w:rPr>
        <w:t>تابستان 1397</w:t>
      </w:r>
      <w:bookmarkEnd w:id="0"/>
      <w:bookmarkEnd w:id="1"/>
    </w:p>
    <w:p w:rsidR="00E13943" w:rsidRDefault="00E13943" w:rsidP="009D5C3D">
      <w:pPr>
        <w:spacing w:line="312" w:lineRule="auto"/>
        <w:jc w:val="center"/>
        <w:rPr>
          <w:rFonts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13943" w:rsidRDefault="00E13943" w:rsidP="009D5C3D">
      <w:pPr>
        <w:spacing w:line="312" w:lineRule="auto"/>
        <w:jc w:val="center"/>
        <w:rPr>
          <w:rFonts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13943" w:rsidRDefault="00E13943" w:rsidP="009D5C3D">
      <w:pPr>
        <w:spacing w:line="312" w:lineRule="auto"/>
        <w:jc w:val="center"/>
        <w:rPr>
          <w:rFonts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13943" w:rsidRDefault="00E13943" w:rsidP="009D5C3D">
      <w:pPr>
        <w:spacing w:line="312" w:lineRule="auto"/>
        <w:jc w:val="center"/>
        <w:rPr>
          <w:rFonts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13943" w:rsidRDefault="00E13943" w:rsidP="009D5C3D">
      <w:pPr>
        <w:spacing w:line="312" w:lineRule="auto"/>
        <w:jc w:val="center"/>
        <w:rPr>
          <w:rFonts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13943" w:rsidRDefault="00E13943" w:rsidP="009D5C3D">
      <w:pPr>
        <w:spacing w:line="312" w:lineRule="auto"/>
        <w:jc w:val="center"/>
        <w:rPr>
          <w:rFonts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67948" w:rsidRPr="007D485C" w:rsidRDefault="00E13943" w:rsidP="009D5C3D">
      <w:pPr>
        <w:spacing w:line="312" w:lineRule="auto"/>
        <w:jc w:val="center"/>
        <w:rPr>
          <w:rFonts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cs="Mitra"/>
          <w:b/>
          <w:bCs/>
          <w:noProof/>
        </w:rPr>
        <w:drawing>
          <wp:inline distT="0" distB="0" distL="0" distR="0">
            <wp:extent cx="5400040" cy="3841750"/>
            <wp:effectExtent l="0" t="0" r="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besme-allah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11"/>
                    <a:stretch/>
                  </pic:blipFill>
                  <pic:spPr bwMode="auto">
                    <a:xfrm>
                      <a:off x="0" y="0"/>
                      <a:ext cx="5400040" cy="3841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67948" w:rsidRPr="007D485C" w:rsidRDefault="00967948" w:rsidP="009D5C3D">
      <w:pPr>
        <w:spacing w:line="312" w:lineRule="auto"/>
        <w:jc w:val="center"/>
        <w:rPr>
          <w:rFonts w:cs="Mitra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67948" w:rsidRPr="007D485C" w:rsidRDefault="00967948" w:rsidP="009D5C3D">
      <w:pPr>
        <w:spacing w:line="312" w:lineRule="auto"/>
        <w:jc w:val="center"/>
        <w:rPr>
          <w:rFonts w:cs="Mitra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67948" w:rsidRPr="007D485C" w:rsidRDefault="00967948" w:rsidP="009D5C3D">
      <w:pPr>
        <w:spacing w:line="312" w:lineRule="auto"/>
        <w:jc w:val="center"/>
        <w:rPr>
          <w:rFonts w:cs="Mitra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67948" w:rsidRPr="007D485C" w:rsidRDefault="00967948" w:rsidP="009D5C3D">
      <w:pPr>
        <w:spacing w:line="312" w:lineRule="auto"/>
        <w:jc w:val="center"/>
        <w:rPr>
          <w:rFonts w:cs="Mitra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bookmarkEnd w:id="2"/>
    <w:bookmarkEnd w:id="3"/>
    <w:bookmarkEnd w:id="4"/>
    <w:p w:rsidR="00377EF7" w:rsidRPr="0048079D" w:rsidRDefault="00377EF7" w:rsidP="009D5C3D">
      <w:pPr>
        <w:spacing w:line="312" w:lineRule="auto"/>
        <w:jc w:val="center"/>
        <w:rPr>
          <w:rFonts w:eastAsia="Times New Roman" w:cs="B Nazanin"/>
          <w:szCs w:val="24"/>
        </w:rPr>
      </w:pPr>
    </w:p>
    <w:p w:rsidR="00377EF7" w:rsidRPr="007D485C" w:rsidRDefault="007D485C" w:rsidP="009D5C3D">
      <w:pPr>
        <w:spacing w:line="312" w:lineRule="auto"/>
        <w:jc w:val="center"/>
        <w:rPr>
          <w:rFonts w:eastAsia="Times New Roman"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8079D">
        <w:rPr>
          <w:rFonts w:eastAsia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2639695</wp:posOffset>
                </wp:positionV>
                <wp:extent cx="685800" cy="571500"/>
                <wp:effectExtent l="3810" t="4445" r="0" b="0"/>
                <wp:wrapNone/>
                <wp:docPr id="1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AFA" w:rsidRDefault="00604AFA" w:rsidP="00377E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8" o:spid="_x0000_s1028" type="#_x0000_t202" style="position:absolute;left:0;text-align:left;margin-left:180pt;margin-top:207.85pt;width:54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" stroked="f">
                <v:textbox>
                  <w:txbxContent>
                    <w:p w:rsidR="00604AFA" w:rsidRDefault="00604AFA" w:rsidP="00377EF7"/>
                  </w:txbxContent>
                </v:textbox>
              </v:shape>
            </w:pict>
          </mc:Fallback>
        </mc:AlternateContent>
      </w:r>
    </w:p>
    <w:p w:rsidR="00377EF7" w:rsidRDefault="00377EF7" w:rsidP="009D5C3D">
      <w:pPr>
        <w:spacing w:line="312" w:lineRule="auto"/>
        <w:jc w:val="center"/>
        <w:rPr>
          <w:rFonts w:eastAsia="Times New Roman"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7262A" w:rsidRDefault="0067262A">
      <w:pPr>
        <w:bidi w:val="0"/>
        <w:jc w:val="left"/>
        <w:rPr>
          <w:rFonts w:eastAsia="Times New Roman"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eastAsia="Times New Roman"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 w:type="page"/>
      </w:r>
    </w:p>
    <w:p w:rsidR="0067262A" w:rsidRPr="0048079D" w:rsidRDefault="0067262A" w:rsidP="0067262A">
      <w:pPr>
        <w:bidi w:val="0"/>
        <w:jc w:val="center"/>
        <w:rPr>
          <w:rFonts w:cs="IranNastaliq"/>
        </w:rPr>
      </w:pPr>
      <w:r>
        <w:rPr>
          <w:rFonts w:cs="IranNastaliq"/>
          <w:noProof/>
        </w:rPr>
        <w:lastRenderedPageBreak/>
        <w:drawing>
          <wp:inline distT="0" distB="0" distL="0" distR="0" wp14:anchorId="16DDF505" wp14:editId="5C0D7F9B">
            <wp:extent cx="1363980" cy="1382664"/>
            <wp:effectExtent l="0" t="0" r="7620" b="825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ayamNoor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999" cy="1400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262A" w:rsidRPr="00E13943" w:rsidRDefault="0067262A" w:rsidP="0067262A">
      <w:pPr>
        <w:spacing w:line="312" w:lineRule="auto"/>
        <w:jc w:val="center"/>
        <w:rPr>
          <w:rFonts w:eastAsia="Times New Roman" w:cs="B Nazanin"/>
          <w:sz w:val="16"/>
          <w:szCs w:val="36"/>
          <w:lang w:bidi="fa-IR"/>
        </w:rPr>
      </w:pPr>
      <w:r w:rsidRPr="00E13943">
        <w:rPr>
          <w:rFonts w:eastAsia="+mn-ea" w:cs="B Nazanin"/>
          <w:kern w:val="24"/>
          <w:sz w:val="16"/>
          <w:szCs w:val="36"/>
          <w:rtl/>
          <w:lang w:bidi="fa-IR"/>
        </w:rPr>
        <w:t xml:space="preserve">دانشگاه </w:t>
      </w:r>
      <w:proofErr w:type="spellStart"/>
      <w:r w:rsidRPr="00E13943">
        <w:rPr>
          <w:rFonts w:eastAsia="+mn-ea" w:cs="B Nazanin"/>
          <w:kern w:val="24"/>
          <w:sz w:val="16"/>
          <w:szCs w:val="36"/>
          <w:rtl/>
          <w:lang w:bidi="fa-IR"/>
        </w:rPr>
        <w:t>پيام</w:t>
      </w:r>
      <w:proofErr w:type="spellEnd"/>
      <w:r w:rsidRPr="00E13943">
        <w:rPr>
          <w:rFonts w:eastAsia="+mn-ea" w:cs="B Nazanin"/>
          <w:kern w:val="24"/>
          <w:sz w:val="16"/>
          <w:szCs w:val="36"/>
          <w:rtl/>
          <w:lang w:bidi="fa-IR"/>
        </w:rPr>
        <w:t xml:space="preserve"> نور</w:t>
      </w:r>
    </w:p>
    <w:p w:rsidR="0067262A" w:rsidRDefault="0067262A" w:rsidP="0067262A">
      <w:pPr>
        <w:spacing w:line="312" w:lineRule="auto"/>
        <w:jc w:val="center"/>
        <w:rPr>
          <w:rFonts w:eastAsia="+mn-ea" w:cs="B Nazanin"/>
          <w:kern w:val="24"/>
          <w:sz w:val="16"/>
          <w:lang w:bidi="fa-IR"/>
        </w:rPr>
      </w:pPr>
      <w:proofErr w:type="spellStart"/>
      <w:r w:rsidRPr="00E13943">
        <w:rPr>
          <w:rFonts w:eastAsia="+mn-ea" w:cs="B Nazanin" w:hint="cs"/>
          <w:kern w:val="24"/>
          <w:sz w:val="16"/>
          <w:rtl/>
          <w:lang w:bidi="fa-IR"/>
        </w:rPr>
        <w:t>مركز</w:t>
      </w:r>
      <w:r w:rsidRPr="00E13943">
        <w:rPr>
          <w:rFonts w:eastAsia="+mn-ea" w:cs="B Nazanin"/>
          <w:kern w:val="24"/>
          <w:sz w:val="16"/>
          <w:rtl/>
          <w:lang w:bidi="fa-IR"/>
        </w:rPr>
        <w:t>اصفهان</w:t>
      </w:r>
      <w:proofErr w:type="spellEnd"/>
    </w:p>
    <w:p w:rsidR="0067262A" w:rsidRPr="00E13943" w:rsidRDefault="0067262A" w:rsidP="0067262A">
      <w:pPr>
        <w:spacing w:line="312" w:lineRule="auto"/>
        <w:jc w:val="center"/>
        <w:rPr>
          <w:rFonts w:eastAsia="Times New Roman" w:cs="B Nazanin"/>
          <w:sz w:val="16"/>
          <w:rtl/>
          <w:lang w:bidi="fa-IR"/>
        </w:rPr>
      </w:pPr>
    </w:p>
    <w:p w:rsidR="0067262A" w:rsidRPr="0067262A" w:rsidRDefault="0067262A" w:rsidP="0067262A">
      <w:pPr>
        <w:spacing w:line="312" w:lineRule="auto"/>
        <w:jc w:val="center"/>
        <w:rPr>
          <w:rFonts w:eastAsia="+mn-ea" w:cs="B Nazanin"/>
          <w:b/>
          <w:bCs/>
          <w:kern w:val="24"/>
          <w:sz w:val="14"/>
          <w:szCs w:val="32"/>
          <w:rtl/>
          <w:lang w:bidi="fa-IR"/>
        </w:rPr>
      </w:pPr>
      <w:r w:rsidRPr="0067262A">
        <w:rPr>
          <w:rFonts w:eastAsia="+mn-ea" w:cs="B Nazanin" w:hint="cs"/>
          <w:b/>
          <w:bCs/>
          <w:kern w:val="24"/>
          <w:sz w:val="14"/>
          <w:szCs w:val="32"/>
          <w:rtl/>
          <w:lang w:bidi="fa-IR"/>
        </w:rPr>
        <w:t xml:space="preserve">گزارش </w:t>
      </w:r>
      <w:proofErr w:type="spellStart"/>
      <w:r w:rsidRPr="0067262A">
        <w:rPr>
          <w:rFonts w:eastAsia="+mn-ea" w:cs="B Nazanin" w:hint="cs"/>
          <w:b/>
          <w:bCs/>
          <w:kern w:val="24"/>
          <w:sz w:val="14"/>
          <w:szCs w:val="32"/>
          <w:rtl/>
          <w:lang w:bidi="fa-IR"/>
        </w:rPr>
        <w:t>كارآموزی</w:t>
      </w:r>
      <w:proofErr w:type="spellEnd"/>
    </w:p>
    <w:p w:rsidR="0067262A" w:rsidRPr="00E13943" w:rsidRDefault="0067262A" w:rsidP="0067262A">
      <w:pPr>
        <w:spacing w:line="312" w:lineRule="auto"/>
        <w:jc w:val="center"/>
        <w:rPr>
          <w:rFonts w:eastAsia="+mn-ea" w:cs="B Nazanin"/>
          <w:kern w:val="24"/>
          <w:sz w:val="16"/>
          <w:szCs w:val="36"/>
          <w:rtl/>
          <w:lang w:bidi="fa-IR"/>
        </w:rPr>
      </w:pPr>
    </w:p>
    <w:p w:rsidR="0067262A" w:rsidRPr="0067262A" w:rsidRDefault="0067262A" w:rsidP="0067262A">
      <w:pPr>
        <w:spacing w:line="312" w:lineRule="auto"/>
        <w:jc w:val="center"/>
        <w:rPr>
          <w:rFonts w:eastAsia="+mn-ea" w:cs="B Titr"/>
          <w:b/>
          <w:bCs/>
          <w:kern w:val="24"/>
          <w:sz w:val="14"/>
          <w:szCs w:val="32"/>
          <w:rtl/>
          <w:lang w:bidi="fa-IR"/>
        </w:rPr>
      </w:pPr>
      <w:r w:rsidRPr="0067262A">
        <w:rPr>
          <w:rFonts w:eastAsia="+mn-ea" w:cs="B Titr" w:hint="cs"/>
          <w:b/>
          <w:bCs/>
          <w:kern w:val="24"/>
          <w:sz w:val="16"/>
          <w:szCs w:val="36"/>
          <w:rtl/>
          <w:lang w:bidi="fa-IR"/>
        </w:rPr>
        <w:t xml:space="preserve">عنوان محل </w:t>
      </w:r>
      <w:proofErr w:type="spellStart"/>
      <w:r w:rsidRPr="0067262A">
        <w:rPr>
          <w:rFonts w:eastAsia="+mn-ea" w:cs="B Titr" w:hint="cs"/>
          <w:b/>
          <w:bCs/>
          <w:kern w:val="24"/>
          <w:sz w:val="16"/>
          <w:szCs w:val="36"/>
          <w:rtl/>
          <w:lang w:bidi="fa-IR"/>
        </w:rPr>
        <w:t>کارآموزی</w:t>
      </w:r>
      <w:proofErr w:type="spellEnd"/>
    </w:p>
    <w:p w:rsidR="0067262A" w:rsidRDefault="0067262A" w:rsidP="009D5C3D">
      <w:pPr>
        <w:spacing w:line="312" w:lineRule="auto"/>
        <w:jc w:val="center"/>
        <w:rPr>
          <w:rFonts w:eastAsia="Times New Roman"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7262A" w:rsidRPr="0067262A" w:rsidRDefault="0067262A" w:rsidP="0067262A">
      <w:pPr>
        <w:spacing w:line="312" w:lineRule="auto"/>
        <w:jc w:val="center"/>
        <w:rPr>
          <w:rFonts w:eastAsia="+mn-ea" w:cs="B Nazanin"/>
          <w:kern w:val="24"/>
          <w:sz w:val="12"/>
          <w:rtl/>
          <w:lang w:bidi="fa-IR"/>
        </w:rPr>
      </w:pPr>
      <w:r w:rsidRPr="0067262A">
        <w:rPr>
          <w:rFonts w:eastAsia="+mn-ea" w:cs="B Nazanin" w:hint="cs"/>
          <w:kern w:val="24"/>
          <w:sz w:val="12"/>
          <w:rtl/>
          <w:lang w:bidi="fa-IR"/>
        </w:rPr>
        <w:t>استاد راهنما:</w:t>
      </w:r>
      <w:r w:rsidRPr="0067262A">
        <w:rPr>
          <w:rFonts w:eastAsia="+mn-ea" w:cs="B Nazanin"/>
          <w:kern w:val="24"/>
          <w:sz w:val="12"/>
          <w:lang w:bidi="fa-IR"/>
        </w:rPr>
        <w:t xml:space="preserve"> </w:t>
      </w:r>
      <w:proofErr w:type="spellStart"/>
      <w:r w:rsidRPr="0067262A">
        <w:rPr>
          <w:rFonts w:eastAsia="+mn-ea" w:cs="B Nazanin" w:hint="cs"/>
          <w:kern w:val="24"/>
          <w:sz w:val="12"/>
          <w:rtl/>
          <w:lang w:bidi="fa-IR"/>
        </w:rPr>
        <w:t>دكتر</w:t>
      </w:r>
      <w:proofErr w:type="spellEnd"/>
      <w:r w:rsidRPr="0067262A">
        <w:rPr>
          <w:rFonts w:eastAsia="+mn-ea" w:cs="B Nazanin" w:hint="cs"/>
          <w:kern w:val="24"/>
          <w:sz w:val="12"/>
          <w:rtl/>
          <w:lang w:bidi="fa-IR"/>
        </w:rPr>
        <w:t xml:space="preserve"> محمدرضا </w:t>
      </w:r>
      <w:proofErr w:type="spellStart"/>
      <w:r w:rsidRPr="0067262A">
        <w:rPr>
          <w:rFonts w:eastAsia="+mn-ea" w:cs="B Nazanin" w:hint="cs"/>
          <w:kern w:val="24"/>
          <w:sz w:val="12"/>
          <w:rtl/>
          <w:lang w:bidi="fa-IR"/>
        </w:rPr>
        <w:t>نيرومند</w:t>
      </w:r>
      <w:proofErr w:type="spellEnd"/>
    </w:p>
    <w:p w:rsidR="0067262A" w:rsidRPr="0067262A" w:rsidRDefault="0067262A" w:rsidP="0067262A">
      <w:pPr>
        <w:spacing w:line="312" w:lineRule="auto"/>
        <w:jc w:val="center"/>
        <w:rPr>
          <w:rFonts w:eastAsia="+mn-ea" w:cs="B Nazanin"/>
          <w:kern w:val="24"/>
          <w:sz w:val="12"/>
          <w:rtl/>
          <w:lang w:bidi="fa-IR"/>
        </w:rPr>
      </w:pPr>
      <w:r w:rsidRPr="0067262A">
        <w:rPr>
          <w:rFonts w:eastAsia="+mn-ea" w:cs="B Nazanin" w:hint="cs"/>
          <w:kern w:val="24"/>
          <w:sz w:val="12"/>
          <w:rtl/>
          <w:lang w:bidi="fa-IR"/>
        </w:rPr>
        <w:t xml:space="preserve">سرپرست </w:t>
      </w:r>
      <w:proofErr w:type="spellStart"/>
      <w:r w:rsidRPr="0067262A">
        <w:rPr>
          <w:rFonts w:eastAsia="+mn-ea" w:cs="B Nazanin" w:hint="cs"/>
          <w:kern w:val="24"/>
          <w:sz w:val="12"/>
          <w:rtl/>
          <w:lang w:bidi="fa-IR"/>
        </w:rPr>
        <w:t>کارآموزی</w:t>
      </w:r>
      <w:proofErr w:type="spellEnd"/>
      <w:r w:rsidRPr="0067262A">
        <w:rPr>
          <w:rFonts w:eastAsia="+mn-ea" w:cs="B Nazanin" w:hint="cs"/>
          <w:kern w:val="24"/>
          <w:sz w:val="12"/>
          <w:rtl/>
          <w:lang w:bidi="fa-IR"/>
        </w:rPr>
        <w:t>: ...</w:t>
      </w:r>
    </w:p>
    <w:p w:rsidR="0067262A" w:rsidRPr="0067262A" w:rsidRDefault="0067262A" w:rsidP="0067262A">
      <w:pPr>
        <w:spacing w:line="312" w:lineRule="auto"/>
        <w:jc w:val="center"/>
        <w:rPr>
          <w:rFonts w:eastAsia="+mn-ea" w:cs="B Nazanin"/>
          <w:kern w:val="24"/>
          <w:sz w:val="12"/>
          <w:rtl/>
          <w:lang w:bidi="fa-IR"/>
        </w:rPr>
      </w:pPr>
    </w:p>
    <w:p w:rsidR="0067262A" w:rsidRDefault="0067262A" w:rsidP="0067262A">
      <w:pPr>
        <w:spacing w:line="312" w:lineRule="auto"/>
        <w:jc w:val="center"/>
        <w:rPr>
          <w:rFonts w:eastAsia="+mn-ea" w:cs="B Nazanin"/>
          <w:kern w:val="24"/>
          <w:sz w:val="12"/>
          <w:rtl/>
          <w:lang w:bidi="fa-IR"/>
        </w:rPr>
      </w:pPr>
      <w:r w:rsidRPr="0067262A">
        <w:rPr>
          <w:rFonts w:eastAsia="+mn-ea" w:cs="B Nazanin" w:hint="cs"/>
          <w:kern w:val="24"/>
          <w:sz w:val="12"/>
          <w:rtl/>
          <w:lang w:bidi="fa-IR"/>
        </w:rPr>
        <w:t xml:space="preserve">آدرس محل </w:t>
      </w:r>
      <w:proofErr w:type="spellStart"/>
      <w:r w:rsidRPr="0067262A">
        <w:rPr>
          <w:rFonts w:eastAsia="+mn-ea" w:cs="B Nazanin" w:hint="cs"/>
          <w:kern w:val="24"/>
          <w:sz w:val="12"/>
          <w:rtl/>
          <w:lang w:bidi="fa-IR"/>
        </w:rPr>
        <w:t>کارآموزی</w:t>
      </w:r>
      <w:proofErr w:type="spellEnd"/>
      <w:r w:rsidRPr="0067262A">
        <w:rPr>
          <w:rFonts w:eastAsia="+mn-ea" w:cs="B Nazanin" w:hint="cs"/>
          <w:kern w:val="24"/>
          <w:sz w:val="12"/>
          <w:rtl/>
          <w:lang w:bidi="fa-IR"/>
        </w:rPr>
        <w:t xml:space="preserve">: </w:t>
      </w:r>
    </w:p>
    <w:p w:rsidR="0067262A" w:rsidRPr="0067262A" w:rsidRDefault="0067262A" w:rsidP="0067262A">
      <w:pPr>
        <w:spacing w:line="312" w:lineRule="auto"/>
        <w:jc w:val="center"/>
        <w:rPr>
          <w:rFonts w:eastAsia="+mn-ea" w:cs="B Nazanin"/>
          <w:kern w:val="24"/>
          <w:sz w:val="12"/>
          <w:rtl/>
          <w:lang w:bidi="fa-IR"/>
        </w:rPr>
      </w:pPr>
    </w:p>
    <w:p w:rsidR="0067262A" w:rsidRPr="0067262A" w:rsidRDefault="0067262A" w:rsidP="0067262A">
      <w:pPr>
        <w:spacing w:line="312" w:lineRule="auto"/>
        <w:jc w:val="center"/>
        <w:rPr>
          <w:rFonts w:eastAsia="+mn-ea" w:cs="B Nazanin"/>
          <w:kern w:val="24"/>
          <w:sz w:val="12"/>
          <w:lang w:bidi="fa-IR"/>
        </w:rPr>
      </w:pPr>
      <w:proofErr w:type="spellStart"/>
      <w:r w:rsidRPr="0067262A">
        <w:rPr>
          <w:rFonts w:eastAsia="+mn-ea" w:cs="B Nazanin"/>
          <w:kern w:val="24"/>
          <w:sz w:val="12"/>
          <w:rtl/>
          <w:lang w:bidi="fa-IR"/>
        </w:rPr>
        <w:t>ن</w:t>
      </w:r>
      <w:r w:rsidRPr="0067262A">
        <w:rPr>
          <w:rFonts w:eastAsia="+mn-ea" w:cs="B Nazanin" w:hint="cs"/>
          <w:kern w:val="24"/>
          <w:sz w:val="12"/>
          <w:rtl/>
          <w:lang w:bidi="fa-IR"/>
        </w:rPr>
        <w:t>يم</w:t>
      </w:r>
      <w:r w:rsidRPr="0067262A">
        <w:rPr>
          <w:rFonts w:eastAsia="+mn-ea" w:cs="B Nazanin"/>
          <w:kern w:val="24"/>
          <w:sz w:val="12"/>
          <w:rtl/>
          <w:lang w:bidi="fa-IR"/>
        </w:rPr>
        <w:t>سال</w:t>
      </w:r>
      <w:proofErr w:type="spellEnd"/>
      <w:r w:rsidRPr="0067262A">
        <w:rPr>
          <w:rFonts w:eastAsia="+mn-ea" w:cs="B Nazanin"/>
          <w:kern w:val="24"/>
          <w:sz w:val="12"/>
          <w:rtl/>
          <w:lang w:bidi="fa-IR"/>
        </w:rPr>
        <w:t xml:space="preserve"> </w:t>
      </w:r>
      <w:r w:rsidRPr="0067262A">
        <w:rPr>
          <w:rFonts w:eastAsia="+mn-ea" w:cs="B Nazanin" w:hint="cs"/>
          <w:kern w:val="24"/>
          <w:sz w:val="12"/>
          <w:rtl/>
          <w:lang w:bidi="fa-IR"/>
        </w:rPr>
        <w:t>اول</w:t>
      </w:r>
      <w:r w:rsidRPr="0067262A">
        <w:rPr>
          <w:rFonts w:eastAsia="+mn-ea" w:cs="B Nazanin"/>
          <w:kern w:val="24"/>
          <w:sz w:val="12"/>
          <w:rtl/>
          <w:lang w:bidi="fa-IR"/>
        </w:rPr>
        <w:t xml:space="preserve"> </w:t>
      </w:r>
      <w:r w:rsidRPr="0067262A">
        <w:rPr>
          <w:rFonts w:eastAsia="+mn-ea" w:cs="B Nazanin" w:hint="cs"/>
          <w:kern w:val="24"/>
          <w:sz w:val="12"/>
          <w:rtl/>
          <w:lang w:bidi="fa-IR"/>
        </w:rPr>
        <w:t>97-1396</w:t>
      </w:r>
    </w:p>
    <w:p w:rsidR="0067262A" w:rsidRPr="0067262A" w:rsidRDefault="0067262A" w:rsidP="0067262A">
      <w:pPr>
        <w:spacing w:line="312" w:lineRule="auto"/>
        <w:jc w:val="center"/>
        <w:rPr>
          <w:rFonts w:eastAsia="+mn-ea" w:cs="B Nazanin"/>
          <w:kern w:val="24"/>
          <w:sz w:val="12"/>
          <w:rtl/>
          <w:lang w:bidi="fa-IR"/>
        </w:rPr>
      </w:pPr>
      <w:r w:rsidRPr="0067262A">
        <w:rPr>
          <w:rFonts w:eastAsia="+mn-ea" w:cs="B Nazanin"/>
          <w:kern w:val="24"/>
          <w:sz w:val="12"/>
          <w:rtl/>
          <w:lang w:bidi="fa-IR"/>
        </w:rPr>
        <w:t>شروع دوره</w:t>
      </w:r>
      <w:r w:rsidRPr="0067262A">
        <w:rPr>
          <w:rFonts w:eastAsia="+mn-ea" w:cs="B Nazanin" w:hint="cs"/>
          <w:kern w:val="24"/>
          <w:sz w:val="12"/>
          <w:rtl/>
          <w:lang w:bidi="fa-IR"/>
        </w:rPr>
        <w:t>:</w:t>
      </w:r>
      <w:r w:rsidRPr="0067262A">
        <w:rPr>
          <w:rFonts w:eastAsia="+mn-ea" w:cs="B Nazanin"/>
          <w:kern w:val="24"/>
          <w:sz w:val="12"/>
          <w:rtl/>
          <w:lang w:bidi="fa-IR"/>
        </w:rPr>
        <w:t xml:space="preserve"> </w:t>
      </w:r>
      <w:r w:rsidRPr="0067262A">
        <w:rPr>
          <w:rFonts w:eastAsia="+mn-ea" w:cs="B Nazanin" w:hint="cs"/>
          <w:kern w:val="24"/>
          <w:sz w:val="12"/>
          <w:rtl/>
          <w:lang w:bidi="fa-IR"/>
        </w:rPr>
        <w:t>30/7/96</w:t>
      </w:r>
    </w:p>
    <w:p w:rsidR="0067262A" w:rsidRPr="0067262A" w:rsidRDefault="0067262A" w:rsidP="0067262A">
      <w:pPr>
        <w:spacing w:line="312" w:lineRule="auto"/>
        <w:jc w:val="center"/>
        <w:rPr>
          <w:rFonts w:eastAsia="+mn-ea" w:cs="B Nazanin"/>
          <w:kern w:val="24"/>
          <w:sz w:val="12"/>
          <w:lang w:bidi="fa-IR"/>
        </w:rPr>
      </w:pPr>
      <w:proofErr w:type="spellStart"/>
      <w:r w:rsidRPr="0067262A">
        <w:rPr>
          <w:rFonts w:eastAsia="+mn-ea" w:cs="B Nazanin" w:hint="cs"/>
          <w:kern w:val="24"/>
          <w:sz w:val="12"/>
          <w:rtl/>
          <w:lang w:bidi="fa-IR"/>
        </w:rPr>
        <w:t>پايان</w:t>
      </w:r>
      <w:proofErr w:type="spellEnd"/>
      <w:r w:rsidRPr="0067262A">
        <w:rPr>
          <w:rFonts w:eastAsia="+mn-ea" w:cs="B Nazanin" w:hint="cs"/>
          <w:kern w:val="24"/>
          <w:sz w:val="12"/>
          <w:rtl/>
          <w:lang w:bidi="fa-IR"/>
        </w:rPr>
        <w:t xml:space="preserve"> دوره: 30/11/96</w:t>
      </w:r>
    </w:p>
    <w:p w:rsidR="0067262A" w:rsidRPr="0067262A" w:rsidRDefault="0067262A" w:rsidP="0067262A">
      <w:pPr>
        <w:spacing w:line="312" w:lineRule="auto"/>
        <w:jc w:val="center"/>
        <w:rPr>
          <w:rFonts w:eastAsia="+mn-ea" w:cs="B Nazanin"/>
          <w:kern w:val="24"/>
          <w:sz w:val="12"/>
          <w:rtl/>
          <w:lang w:bidi="fa-IR"/>
        </w:rPr>
      </w:pPr>
    </w:p>
    <w:p w:rsidR="0067262A" w:rsidRPr="0067262A" w:rsidRDefault="0067262A" w:rsidP="0067262A">
      <w:pPr>
        <w:spacing w:line="312" w:lineRule="auto"/>
        <w:jc w:val="center"/>
        <w:rPr>
          <w:rFonts w:eastAsia="+mn-ea" w:cs="B Nazanin"/>
          <w:kern w:val="24"/>
          <w:sz w:val="12"/>
          <w:rtl/>
          <w:lang w:bidi="fa-IR"/>
        </w:rPr>
      </w:pPr>
      <w:r w:rsidRPr="0067262A">
        <w:rPr>
          <w:rFonts w:eastAsia="+mn-ea" w:cs="B Nazanin" w:hint="cs"/>
          <w:kern w:val="24"/>
          <w:sz w:val="12"/>
          <w:rtl/>
          <w:lang w:bidi="fa-IR"/>
        </w:rPr>
        <w:t>نام و نام خانوادگی: .....</w:t>
      </w:r>
    </w:p>
    <w:p w:rsidR="0067262A" w:rsidRPr="0067262A" w:rsidRDefault="0067262A" w:rsidP="0067262A">
      <w:pPr>
        <w:spacing w:line="312" w:lineRule="auto"/>
        <w:jc w:val="center"/>
        <w:rPr>
          <w:rFonts w:eastAsia="+mn-ea" w:cs="B Nazanin"/>
          <w:kern w:val="24"/>
          <w:sz w:val="12"/>
          <w:rtl/>
          <w:lang w:bidi="fa-IR"/>
        </w:rPr>
      </w:pPr>
      <w:r w:rsidRPr="0067262A">
        <w:rPr>
          <w:rFonts w:eastAsia="+mn-ea" w:cs="B Nazanin" w:hint="cs"/>
          <w:kern w:val="24"/>
          <w:sz w:val="12"/>
          <w:rtl/>
          <w:lang w:bidi="fa-IR"/>
        </w:rPr>
        <w:t xml:space="preserve">شماره </w:t>
      </w:r>
      <w:proofErr w:type="spellStart"/>
      <w:r w:rsidRPr="0067262A">
        <w:rPr>
          <w:rFonts w:eastAsia="+mn-ea" w:cs="B Nazanin" w:hint="cs"/>
          <w:kern w:val="24"/>
          <w:sz w:val="12"/>
          <w:rtl/>
          <w:lang w:bidi="fa-IR"/>
        </w:rPr>
        <w:t>دانشجويي</w:t>
      </w:r>
      <w:proofErr w:type="spellEnd"/>
      <w:r w:rsidRPr="0067262A">
        <w:rPr>
          <w:rFonts w:eastAsia="+mn-ea" w:cs="B Nazanin" w:hint="cs"/>
          <w:kern w:val="24"/>
          <w:sz w:val="12"/>
          <w:rtl/>
          <w:lang w:bidi="fa-IR"/>
        </w:rPr>
        <w:t>: .....</w:t>
      </w:r>
    </w:p>
    <w:p w:rsidR="0067262A" w:rsidRPr="0067262A" w:rsidRDefault="0067262A" w:rsidP="0067262A">
      <w:pPr>
        <w:spacing w:line="312" w:lineRule="auto"/>
        <w:jc w:val="center"/>
        <w:rPr>
          <w:rFonts w:eastAsia="+mn-ea" w:cs="B Nazanin"/>
          <w:kern w:val="24"/>
          <w:sz w:val="16"/>
          <w:szCs w:val="36"/>
          <w:lang w:bidi="fa-IR"/>
        </w:rPr>
        <w:sectPr w:rsidR="0067262A" w:rsidRPr="0067262A" w:rsidSect="006E36F1">
          <w:footnotePr>
            <w:numRestart w:val="eachPage"/>
          </w:footnotePr>
          <w:endnotePr>
            <w:numFmt w:val="decimal"/>
          </w:endnotePr>
          <w:pgSz w:w="11906" w:h="16838" w:code="9"/>
          <w:pgMar w:top="1701" w:right="1701" w:bottom="1701" w:left="1701" w:header="720" w:footer="720" w:gutter="0"/>
          <w:pgNumType w:fmt="arabicAbjad"/>
          <w:cols w:space="720"/>
          <w:titlePg/>
          <w:rtlGutter/>
          <w:docGrid w:linePitch="360"/>
        </w:sectPr>
      </w:pPr>
      <w:r w:rsidRPr="0067262A">
        <w:rPr>
          <w:rFonts w:eastAsia="+mn-ea" w:cs="B Nazanin" w:hint="cs"/>
          <w:noProof/>
          <w:kern w:val="24"/>
          <w:sz w:val="12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405B49" wp14:editId="5BFACF8B">
                <wp:simplePos x="0" y="0"/>
                <wp:positionH relativeFrom="column">
                  <wp:posOffset>2514600</wp:posOffset>
                </wp:positionH>
                <wp:positionV relativeFrom="paragraph">
                  <wp:posOffset>1021080</wp:posOffset>
                </wp:positionV>
                <wp:extent cx="669290" cy="685800"/>
                <wp:effectExtent l="3810" t="0" r="3175" b="1905"/>
                <wp:wrapNone/>
                <wp:docPr id="19" name="Text Box 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262A" w:rsidRPr="00911CAC" w:rsidRDefault="0067262A" w:rsidP="0067262A">
                            <w:r w:rsidRPr="00911CAC">
                              <w:rPr>
                                <w:noProof/>
                              </w:rPr>
                              <w:drawing>
                                <wp:inline distT="0" distB="0" distL="0" distR="0" wp14:anchorId="50D975A5" wp14:editId="41832976">
                                  <wp:extent cx="487680" cy="495300"/>
                                  <wp:effectExtent l="0" t="0" r="762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7680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405B49" id="_x0000_s1029" type="#_x0000_t202" style="position:absolute;left:0;text-align:left;margin-left:198pt;margin-top:80.4pt;width:52.7pt;height: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" stroked="f">
                <v:textbox>
                  <w:txbxContent>
                    <w:p w:rsidR="0067262A" w:rsidRPr="00911CAC" w:rsidRDefault="0067262A" w:rsidP="0067262A">
                      <w:r w:rsidRPr="00911CAC">
                        <w:rPr>
                          <w:noProof/>
                        </w:rPr>
                        <w:drawing>
                          <wp:inline distT="0" distB="0" distL="0" distR="0" wp14:anchorId="50D975A5" wp14:editId="41832976">
                            <wp:extent cx="487680" cy="495300"/>
                            <wp:effectExtent l="0" t="0" r="762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7680" cy="495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7262A">
        <w:rPr>
          <w:rFonts w:eastAsia="+mn-ea" w:cs="B Nazanin"/>
          <w:noProof/>
          <w:kern w:val="24"/>
          <w:sz w:val="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F8E109" wp14:editId="49DDF26E">
                <wp:simplePos x="0" y="0"/>
                <wp:positionH relativeFrom="column">
                  <wp:posOffset>2286000</wp:posOffset>
                </wp:positionH>
                <wp:positionV relativeFrom="paragraph">
                  <wp:posOffset>322580</wp:posOffset>
                </wp:positionV>
                <wp:extent cx="914400" cy="914400"/>
                <wp:effectExtent l="3810" t="4445" r="0" b="0"/>
                <wp:wrapNone/>
                <wp:docPr id="20" name="Text Box 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7262A" w:rsidRDefault="0067262A" w:rsidP="006726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8E109" id="_x0000_s1030" type="#_x0000_t202" style="position:absolute;left:0;text-align:left;margin-left:180pt;margin-top:25.4pt;width:1in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" stroked="f">
                <v:textbox>
                  <w:txbxContent>
                    <w:p w:rsidR="0067262A" w:rsidRDefault="0067262A" w:rsidP="0067262A"/>
                  </w:txbxContent>
                </v:textbox>
              </v:shape>
            </w:pict>
          </mc:Fallback>
        </mc:AlternateContent>
      </w:r>
      <w:r w:rsidRPr="0067262A">
        <w:rPr>
          <w:rFonts w:eastAsia="+mn-ea" w:cs="B Nazanin" w:hint="cs"/>
          <w:kern w:val="24"/>
          <w:sz w:val="12"/>
          <w:rtl/>
          <w:lang w:bidi="fa-IR"/>
        </w:rPr>
        <w:t>تابستان 1397</w:t>
      </w:r>
    </w:p>
    <w:p w:rsidR="00377EF7" w:rsidRPr="0048079D" w:rsidRDefault="00377EF7" w:rsidP="00707666">
      <w:pPr>
        <w:spacing w:line="312" w:lineRule="auto"/>
        <w:ind w:hanging="17"/>
        <w:jc w:val="lowKashida"/>
        <w:rPr>
          <w:rFonts w:eastAsia="Times New Roman" w:cs="Mitra"/>
          <w:b/>
          <w:bCs/>
          <w:rtl/>
          <w:lang w:bidi="fa-IR"/>
        </w:rPr>
      </w:pPr>
      <w:bookmarkStart w:id="11" w:name="OLE_LINK619"/>
      <w:bookmarkStart w:id="12" w:name="OLE_LINK632"/>
      <w:proofErr w:type="spellStart"/>
      <w:r w:rsidRPr="0048079D">
        <w:rPr>
          <w:rFonts w:eastAsia="Times New Roman" w:cs="Mitra" w:hint="cs"/>
          <w:b/>
          <w:bCs/>
          <w:rtl/>
          <w:lang w:bidi="fa-IR"/>
        </w:rPr>
        <w:lastRenderedPageBreak/>
        <w:t>چکيده</w:t>
      </w:r>
      <w:proofErr w:type="spellEnd"/>
    </w:p>
    <w:p w:rsidR="007E1A72" w:rsidRPr="0048079D" w:rsidRDefault="0067262A" w:rsidP="009F0111">
      <w:pPr>
        <w:spacing w:line="312" w:lineRule="auto"/>
        <w:jc w:val="lowKashida"/>
        <w:rPr>
          <w:rFonts w:eastAsia="Times New Roman" w:cs="B Mitra"/>
          <w:rtl/>
          <w:lang w:bidi="fa-IR"/>
        </w:rPr>
      </w:pPr>
      <w:bookmarkStart w:id="13" w:name="OLE_LINK199"/>
      <w:bookmarkStart w:id="14" w:name="OLE_LINK196"/>
      <w:proofErr w:type="spellStart"/>
      <w:r>
        <w:rPr>
          <w:rFonts w:eastAsia="Times New Roman" w:cs="B Mitra" w:hint="cs"/>
          <w:rtl/>
          <w:lang w:bidi="fa-IR"/>
        </w:rPr>
        <w:t>چکيده</w:t>
      </w:r>
      <w:proofErr w:type="spellEnd"/>
      <w:r>
        <w:rPr>
          <w:rFonts w:eastAsia="Times New Roman" w:cs="B Mitra" w:hint="cs"/>
          <w:rtl/>
          <w:lang w:bidi="fa-IR"/>
        </w:rPr>
        <w:t xml:space="preserve"> ای از گزارش را در حد 10 سطر بنویسید.</w:t>
      </w:r>
    </w:p>
    <w:bookmarkEnd w:id="11"/>
    <w:bookmarkEnd w:id="12"/>
    <w:bookmarkEnd w:id="13"/>
    <w:bookmarkEnd w:id="14"/>
    <w:p w:rsidR="00D10EDC" w:rsidRPr="007D485C" w:rsidRDefault="007D485C" w:rsidP="008A5714">
      <w:pPr>
        <w:spacing w:line="312" w:lineRule="auto"/>
        <w:jc w:val="lowKashida"/>
        <w:rPr>
          <w:rFonts w:eastAsia="Times New Roman" w:cs="Mitra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8079D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2455545</wp:posOffset>
                </wp:positionV>
                <wp:extent cx="838200" cy="800100"/>
                <wp:effectExtent l="1905" t="1905" r="0" b="0"/>
                <wp:wrapSquare wrapText="bothSides"/>
                <wp:docPr id="10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AFA" w:rsidRDefault="00604AFA" w:rsidP="000E6F84">
                            <w:pPr>
                              <w:spacing w:line="312" w:lineRule="auto"/>
                              <w:jc w:val="center"/>
                              <w:rPr>
                                <w:rFonts w:eastAsia="Times New Roman" w:cs="Mitra"/>
                                <w:rtl/>
                                <w:lang w:bidi="fa-IR"/>
                              </w:rPr>
                            </w:pPr>
                          </w:p>
                          <w:p w:rsidR="00604AFA" w:rsidRPr="00877AA0" w:rsidRDefault="00604AFA" w:rsidP="00D10EDC">
                            <w:pPr>
                              <w:spacing w:line="312" w:lineRule="auto"/>
                              <w:jc w:val="center"/>
                              <w:rPr>
                                <w:rFonts w:cs="Mitr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0" o:spid="_x0000_s1031" type="#_x0000_t202" style="position:absolute;left:0;text-align:left;margin-left:190.35pt;margin-top:193.35pt;width:66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" stroked="f">
                <v:textbox>
                  <w:txbxContent>
                    <w:p w:rsidR="00604AFA" w:rsidRDefault="00604AFA" w:rsidP="000E6F84">
                      <w:pPr>
                        <w:spacing w:line="312" w:lineRule="auto"/>
                        <w:jc w:val="center"/>
                        <w:rPr>
                          <w:rFonts w:eastAsia="Times New Roman" w:cs="Mitra"/>
                          <w:rtl/>
                          <w:lang w:bidi="fa-IR"/>
                        </w:rPr>
                      </w:pPr>
                    </w:p>
                    <w:p w:rsidR="00604AFA" w:rsidRPr="00877AA0" w:rsidRDefault="00604AFA" w:rsidP="00D10EDC">
                      <w:pPr>
                        <w:spacing w:line="312" w:lineRule="auto"/>
                        <w:jc w:val="center"/>
                        <w:rPr>
                          <w:rFonts w:cs="Mitr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7D485C">
        <w:rPr>
          <w:rFonts w:eastAsia="Times New Roman" w:cs="Mitra" w:hint="cs"/>
          <w:b/>
          <w:bCs/>
          <w:noProof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1617345</wp:posOffset>
                </wp:positionH>
                <wp:positionV relativeFrom="paragraph">
                  <wp:posOffset>673735</wp:posOffset>
                </wp:positionV>
                <wp:extent cx="669290" cy="685800"/>
                <wp:effectExtent l="1905" t="1270" r="0" b="0"/>
                <wp:wrapNone/>
                <wp:docPr id="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AFA" w:rsidRDefault="00604AFA" w:rsidP="00377E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9" o:spid="_x0000_s1032" type="#_x0000_t202" style="position:absolute;left:0;text-align:left;margin-left:127.35pt;margin-top:53.05pt;width:52.7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" stroked="f">
                <v:textbox>
                  <w:txbxContent>
                    <w:p w:rsidR="00604AFA" w:rsidRDefault="00604AFA" w:rsidP="00377EF7"/>
                  </w:txbxContent>
                </v:textbox>
              </v:shape>
            </w:pict>
          </mc:Fallback>
        </mc:AlternateContent>
      </w:r>
    </w:p>
    <w:p w:rsidR="00377EF7" w:rsidRPr="007D485C" w:rsidRDefault="007D485C" w:rsidP="00707666">
      <w:pPr>
        <w:spacing w:line="312" w:lineRule="auto"/>
        <w:jc w:val="lowKashida"/>
        <w:rPr>
          <w:rFonts w:eastAsia="Times New Roman" w:cs="Mitra"/>
          <w:b/>
          <w:bCs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sectPr w:rsidR="00377EF7" w:rsidRPr="007D485C" w:rsidSect="006E36F1">
          <w:footnotePr>
            <w:numRestart w:val="eachPage"/>
          </w:footnotePr>
          <w:endnotePr>
            <w:numFmt w:val="decimal"/>
          </w:endnotePr>
          <w:pgSz w:w="11906" w:h="16838" w:code="9"/>
          <w:pgMar w:top="1701" w:right="1701" w:bottom="1701" w:left="1701" w:header="720" w:footer="720" w:gutter="0"/>
          <w:pgNumType w:fmt="arabicAbjad" w:start="1"/>
          <w:cols w:space="720"/>
          <w:rtlGutter/>
          <w:docGrid w:linePitch="360"/>
        </w:sectPr>
      </w:pPr>
      <w:r w:rsidRPr="007D485C">
        <w:rPr>
          <w:rFonts w:eastAsia="Times New Roman" w:cs="Mitra" w:hint="cs"/>
          <w:b/>
          <w:bCs/>
          <w:noProof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2154555</wp:posOffset>
                </wp:positionH>
                <wp:positionV relativeFrom="paragraph">
                  <wp:posOffset>2718435</wp:posOffset>
                </wp:positionV>
                <wp:extent cx="671830" cy="587375"/>
                <wp:effectExtent l="0" t="0" r="0" b="3810"/>
                <wp:wrapNone/>
                <wp:docPr id="8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830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AFA" w:rsidRPr="00911CAC" w:rsidRDefault="007D485C" w:rsidP="00377EF7">
                            <w:r w:rsidRPr="00911CAC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87680" cy="495300"/>
                                  <wp:effectExtent l="0" t="0" r="762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7680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6" o:spid="_x0000_s1033" type="#_x0000_t202" style="position:absolute;left:0;text-align:left;margin-left:169.65pt;margin-top:214.05pt;width:52.9pt;height:46.25pt;z-index: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" stroked="f">
                <v:textbox style="mso-fit-shape-to-text:t">
                  <w:txbxContent>
                    <w:p w:rsidR="00604AFA" w:rsidRPr="00911CAC" w:rsidRDefault="007D485C" w:rsidP="00377EF7">
                      <w:r w:rsidRPr="00911CAC">
                        <w:rPr>
                          <w:noProof/>
                        </w:rPr>
                        <w:drawing>
                          <wp:inline distT="0" distB="0" distL="0" distR="0">
                            <wp:extent cx="487680" cy="495300"/>
                            <wp:effectExtent l="0" t="0" r="762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7680" cy="495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7D485C">
        <w:rPr>
          <w:rFonts w:eastAsia="Times New Roman" w:cs="Mitra" w:hint="cs"/>
          <w:b/>
          <w:bCs/>
          <w:noProof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2362200</wp:posOffset>
                </wp:positionH>
                <wp:positionV relativeFrom="paragraph">
                  <wp:posOffset>2056765</wp:posOffset>
                </wp:positionV>
                <wp:extent cx="669290" cy="685800"/>
                <wp:effectExtent l="3810" t="4445" r="3175" b="0"/>
                <wp:wrapNone/>
                <wp:docPr id="7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AFA" w:rsidRDefault="00604AFA" w:rsidP="00377E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4" o:spid="_x0000_s1034" type="#_x0000_t202" style="position:absolute;left:0;text-align:left;margin-left:186pt;margin-top:161.95pt;width:52.7pt;height:5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" stroked="f">
                <v:textbox>
                  <w:txbxContent>
                    <w:p w:rsidR="00604AFA" w:rsidRDefault="00604AFA" w:rsidP="00377EF7"/>
                  </w:txbxContent>
                </v:textbox>
              </v:shape>
            </w:pict>
          </mc:Fallback>
        </mc:AlternateContent>
      </w:r>
      <w:r w:rsidRPr="007D485C">
        <w:rPr>
          <w:rFonts w:eastAsia="Times New Roman" w:cs="Mitra" w:hint="cs"/>
          <w:b/>
          <w:bCs/>
          <w:noProof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3298825</wp:posOffset>
                </wp:positionV>
                <wp:extent cx="457200" cy="342900"/>
                <wp:effectExtent l="3810" t="0" r="0" b="1270"/>
                <wp:wrapNone/>
                <wp:docPr id="6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4AFA" w:rsidRDefault="00604AFA" w:rsidP="00377EF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7" o:spid="_x0000_s1035" type="#_x0000_t202" style="position:absolute;left:0;text-align:left;margin-left:198pt;margin-top:259.75pt;width:36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" stroked="f">
                <v:textbox>
                  <w:txbxContent>
                    <w:p w:rsidR="00604AFA" w:rsidRDefault="00604AFA" w:rsidP="00377EF7"/>
                  </w:txbxContent>
                </v:textbox>
              </v:shape>
            </w:pict>
          </mc:Fallback>
        </mc:AlternateContent>
      </w:r>
    </w:p>
    <w:bookmarkEnd w:id="5"/>
    <w:bookmarkEnd w:id="6"/>
    <w:p w:rsidR="00B5277F" w:rsidRPr="0067262A" w:rsidRDefault="00B5277F" w:rsidP="008A5714">
      <w:pPr>
        <w:tabs>
          <w:tab w:val="right" w:leader="dot" w:pos="8503"/>
        </w:tabs>
        <w:spacing w:line="312" w:lineRule="auto"/>
        <w:jc w:val="center"/>
        <w:rPr>
          <w:rFonts w:eastAsia="Times New Roman" w:cs="B Nazanin"/>
          <w:b/>
          <w:bCs/>
          <w:lang w:bidi="fa-IR"/>
        </w:rPr>
      </w:pPr>
      <w:r w:rsidRPr="0067262A">
        <w:rPr>
          <w:rFonts w:eastAsia="Times New Roman" w:cs="B Nazanin" w:hint="cs"/>
          <w:b/>
          <w:bCs/>
          <w:rtl/>
          <w:lang w:bidi="fa-IR"/>
        </w:rPr>
        <w:lastRenderedPageBreak/>
        <w:t>فهرست مطالب</w:t>
      </w:r>
    </w:p>
    <w:p w:rsidR="00B5277F" w:rsidRPr="0067262A" w:rsidRDefault="00B5277F" w:rsidP="00707666">
      <w:pPr>
        <w:pBdr>
          <w:bottom w:val="single" w:sz="12" w:space="1" w:color="auto"/>
        </w:pBdr>
        <w:spacing w:line="312" w:lineRule="auto"/>
        <w:jc w:val="lowKashida"/>
        <w:rPr>
          <w:rFonts w:eastAsia="Times New Roman" w:cs="B Nazanin"/>
          <w:b/>
          <w:bCs/>
          <w:rtl/>
          <w:lang w:bidi="fa-IR"/>
        </w:rPr>
      </w:pPr>
      <w:r w:rsidRPr="0067262A">
        <w:rPr>
          <w:rFonts w:eastAsia="Times New Roman" w:cs="B Nazanin" w:hint="cs"/>
          <w:b/>
          <w:bCs/>
          <w:rtl/>
          <w:lang w:bidi="fa-IR"/>
        </w:rPr>
        <w:t>عنوان                                                                                                                   صفحه</w:t>
      </w:r>
    </w:p>
    <w:p w:rsidR="00B1011A" w:rsidRPr="00845A34" w:rsidRDefault="00B5277F" w:rsidP="00B1011A">
      <w:pPr>
        <w:pStyle w:val="TOC1"/>
        <w:rPr>
          <w:rFonts w:eastAsia="Times New Roman" w:cs="B Nazanin"/>
          <w:b w:val="0"/>
          <w:bCs w:val="0"/>
          <w:noProof/>
          <w:color w:val="000000" w:themeColor="text1"/>
          <w:sz w:val="24"/>
        </w:rPr>
      </w:pPr>
      <w:r w:rsidRPr="0067262A">
        <w:rPr>
          <w:rFonts w:cs="B Nazanin"/>
          <w:b w:val="0"/>
          <w:bCs w:val="0"/>
          <w:sz w:val="24"/>
          <w:rtl/>
        </w:rPr>
        <w:fldChar w:fldCharType="begin"/>
      </w:r>
      <w:r w:rsidRPr="0067262A">
        <w:rPr>
          <w:rFonts w:cs="B Nazanin"/>
          <w:b w:val="0"/>
          <w:bCs w:val="0"/>
          <w:sz w:val="24"/>
          <w:rtl/>
        </w:rPr>
        <w:instrText xml:space="preserve"> </w:instrText>
      </w:r>
      <w:r w:rsidRPr="0067262A">
        <w:rPr>
          <w:rFonts w:cs="B Nazanin" w:hint="cs"/>
          <w:b w:val="0"/>
          <w:bCs w:val="0"/>
          <w:sz w:val="24"/>
        </w:rPr>
        <w:instrText>TOC</w:instrText>
      </w:r>
      <w:r w:rsidRPr="0067262A">
        <w:rPr>
          <w:rFonts w:cs="B Nazanin" w:hint="cs"/>
          <w:b w:val="0"/>
          <w:bCs w:val="0"/>
          <w:sz w:val="24"/>
          <w:rtl/>
        </w:rPr>
        <w:instrText xml:space="preserve"> \</w:instrText>
      </w:r>
      <w:r w:rsidRPr="0067262A">
        <w:rPr>
          <w:rFonts w:cs="B Nazanin" w:hint="cs"/>
          <w:b w:val="0"/>
          <w:bCs w:val="0"/>
          <w:sz w:val="24"/>
        </w:rPr>
        <w:instrText>o "1-3" \h \z \u</w:instrText>
      </w:r>
      <w:r w:rsidRPr="0067262A">
        <w:rPr>
          <w:rFonts w:cs="B Nazanin"/>
          <w:b w:val="0"/>
          <w:bCs w:val="0"/>
          <w:sz w:val="24"/>
          <w:rtl/>
        </w:rPr>
        <w:instrText xml:space="preserve"> </w:instrText>
      </w:r>
      <w:r w:rsidRPr="0067262A">
        <w:rPr>
          <w:rFonts w:cs="B Nazanin"/>
          <w:b w:val="0"/>
          <w:bCs w:val="0"/>
          <w:sz w:val="24"/>
          <w:rtl/>
        </w:rPr>
        <w:fldChar w:fldCharType="separate"/>
      </w:r>
      <w:hyperlink w:anchor="_Toc505674599" w:history="1"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فصل اول: مقدمه</w:t>
        </w:r>
        <w:r w:rsidR="00B1011A" w:rsidRPr="00845A34">
          <w:rPr>
            <w:rFonts w:cs="B Nazanin"/>
            <w:b w:val="0"/>
            <w:bCs w:val="0"/>
            <w:noProof/>
            <w:webHidden/>
            <w:color w:val="000000" w:themeColor="text1"/>
            <w:sz w:val="24"/>
          </w:rPr>
          <w:tab/>
        </w:r>
        <w:r w:rsidR="00B1011A" w:rsidRPr="00845A34">
          <w:rPr>
            <w:rStyle w:val="Hyperlink"/>
            <w:rFonts w:cs="B Nazanin"/>
            <w:b w:val="0"/>
            <w:bCs w:val="0"/>
            <w:noProof/>
            <w:color w:val="000000" w:themeColor="text1"/>
            <w:sz w:val="24"/>
            <w:u w:val="none"/>
            <w:rtl/>
          </w:rPr>
          <w:fldChar w:fldCharType="begin"/>
        </w:r>
        <w:r w:rsidR="00B1011A" w:rsidRPr="00845A34">
          <w:rPr>
            <w:rFonts w:cs="B Nazanin"/>
            <w:b w:val="0"/>
            <w:bCs w:val="0"/>
            <w:noProof/>
            <w:webHidden/>
            <w:color w:val="000000" w:themeColor="text1"/>
            <w:sz w:val="24"/>
          </w:rPr>
          <w:instrText xml:space="preserve"> PAGEREF _Toc505674599 \h </w:instrText>
        </w:r>
        <w:r w:rsidR="00B1011A" w:rsidRPr="00845A34">
          <w:rPr>
            <w:rStyle w:val="Hyperlink"/>
            <w:rFonts w:cs="B Nazanin"/>
            <w:b w:val="0"/>
            <w:bCs w:val="0"/>
            <w:noProof/>
            <w:color w:val="000000" w:themeColor="text1"/>
            <w:sz w:val="24"/>
            <w:u w:val="none"/>
            <w:rtl/>
          </w:rPr>
        </w:r>
        <w:r w:rsidR="00B1011A" w:rsidRPr="00845A34">
          <w:rPr>
            <w:rStyle w:val="Hyperlink"/>
            <w:rFonts w:cs="B Nazanin"/>
            <w:b w:val="0"/>
            <w:bCs w:val="0"/>
            <w:noProof/>
            <w:color w:val="000000" w:themeColor="text1"/>
            <w:sz w:val="24"/>
            <w:u w:val="none"/>
            <w:rtl/>
          </w:rPr>
          <w:fldChar w:fldCharType="separate"/>
        </w:r>
        <w:r w:rsidR="004269C8">
          <w:rPr>
            <w:rFonts w:cs="B Nazanin"/>
            <w:b w:val="0"/>
            <w:bCs w:val="0"/>
            <w:noProof/>
            <w:webHidden/>
            <w:color w:val="000000" w:themeColor="text1"/>
            <w:sz w:val="24"/>
            <w:rtl/>
          </w:rPr>
          <w:t>3</w:t>
        </w:r>
        <w:r w:rsidR="00B1011A" w:rsidRPr="00845A34">
          <w:rPr>
            <w:rStyle w:val="Hyperlink"/>
            <w:rFonts w:cs="B Nazanin"/>
            <w:b w:val="0"/>
            <w:bCs w:val="0"/>
            <w:noProof/>
            <w:color w:val="000000" w:themeColor="text1"/>
            <w:sz w:val="24"/>
            <w:u w:val="none"/>
            <w:rtl/>
          </w:rPr>
          <w:fldChar w:fldCharType="end"/>
        </w:r>
      </w:hyperlink>
    </w:p>
    <w:p w:rsidR="00B1011A" w:rsidRPr="00845A34" w:rsidRDefault="003C5C7F" w:rsidP="00B1011A">
      <w:pPr>
        <w:pStyle w:val="TOC2"/>
        <w:tabs>
          <w:tab w:val="right" w:leader="dot" w:pos="8494"/>
        </w:tabs>
        <w:rPr>
          <w:rFonts w:eastAsia="Times New Roman" w:cs="B Nazanin"/>
          <w:smallCaps w:val="0"/>
          <w:noProof/>
          <w:color w:val="000000" w:themeColor="text1"/>
          <w:sz w:val="24"/>
        </w:rPr>
      </w:pPr>
      <w:hyperlink w:anchor="_Toc505674600" w:history="1"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1-1- پيشگفتار</w:t>
        </w:r>
        <w:r w:rsidR="00B1011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</w:rPr>
          <w:fldChar w:fldCharType="begin"/>
        </w:r>
        <w:r w:rsidR="00B1011A" w:rsidRPr="00845A34">
          <w:rPr>
            <w:rFonts w:cs="B Nazanin"/>
            <w:noProof/>
            <w:webHidden/>
            <w:color w:val="000000" w:themeColor="text1"/>
            <w:sz w:val="24"/>
          </w:rPr>
          <w:instrText xml:space="preserve"> PAGEREF _Toc505674600 \h </w:instrText>
        </w:r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</w:rPr>
        </w:r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</w:rPr>
          <w:fldChar w:fldCharType="separate"/>
        </w:r>
        <w:r w:rsidR="004269C8">
          <w:rPr>
            <w:rFonts w:cs="B Nazanin"/>
            <w:noProof/>
            <w:webHidden/>
            <w:color w:val="000000" w:themeColor="text1"/>
            <w:sz w:val="24"/>
            <w:rtl/>
          </w:rPr>
          <w:t>3</w:t>
        </w:r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</w:rPr>
          <w:fldChar w:fldCharType="end"/>
        </w:r>
      </w:hyperlink>
    </w:p>
    <w:p w:rsidR="00B1011A" w:rsidRPr="00845A34" w:rsidRDefault="003C5C7F" w:rsidP="0067262A">
      <w:pPr>
        <w:pStyle w:val="TOC1"/>
        <w:rPr>
          <w:rStyle w:val="Hyperlink"/>
          <w:rFonts w:cs="B Nazanin"/>
          <w:b w:val="0"/>
          <w:bCs w:val="0"/>
          <w:noProof/>
          <w:color w:val="000000" w:themeColor="text1"/>
          <w:sz w:val="24"/>
          <w:u w:val="none"/>
          <w:rtl/>
        </w:rPr>
      </w:pPr>
      <w:hyperlink w:anchor="_Toc505674601" w:history="1"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فصل دوم: 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معر</w:t>
        </w:r>
        <w:bookmarkStart w:id="15" w:name="_GoBack"/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فی مح</w:t>
        </w:r>
        <w:bookmarkEnd w:id="15"/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ل کارآموزی</w:t>
        </w:r>
        <w:r w:rsidR="00B1011A" w:rsidRPr="00845A34">
          <w:rPr>
            <w:rFonts w:cs="B Nazanin"/>
            <w:b w:val="0"/>
            <w:bCs w:val="0"/>
            <w:noProof/>
            <w:webHidden/>
            <w:color w:val="000000" w:themeColor="text1"/>
            <w:sz w:val="24"/>
          </w:rPr>
          <w:tab/>
        </w:r>
        <w:r w:rsidR="00B1011A" w:rsidRPr="00845A34">
          <w:rPr>
            <w:rStyle w:val="Hyperlink"/>
            <w:rFonts w:cs="B Nazanin"/>
            <w:b w:val="0"/>
            <w:bCs w:val="0"/>
            <w:noProof/>
            <w:color w:val="000000" w:themeColor="text1"/>
            <w:sz w:val="24"/>
            <w:u w:val="none"/>
            <w:rtl/>
          </w:rPr>
          <w:fldChar w:fldCharType="begin"/>
        </w:r>
        <w:r w:rsidR="00B1011A" w:rsidRPr="00845A34">
          <w:rPr>
            <w:rFonts w:cs="B Nazanin"/>
            <w:b w:val="0"/>
            <w:bCs w:val="0"/>
            <w:noProof/>
            <w:webHidden/>
            <w:color w:val="000000" w:themeColor="text1"/>
            <w:sz w:val="24"/>
          </w:rPr>
          <w:instrText xml:space="preserve"> PAGEREF _Toc505674601 \h </w:instrText>
        </w:r>
        <w:r w:rsidR="00B1011A" w:rsidRPr="00845A34">
          <w:rPr>
            <w:rStyle w:val="Hyperlink"/>
            <w:rFonts w:cs="B Nazanin"/>
            <w:b w:val="0"/>
            <w:bCs w:val="0"/>
            <w:noProof/>
            <w:color w:val="000000" w:themeColor="text1"/>
            <w:sz w:val="24"/>
            <w:u w:val="none"/>
            <w:rtl/>
          </w:rPr>
        </w:r>
        <w:r w:rsidR="00B1011A" w:rsidRPr="00845A34">
          <w:rPr>
            <w:rStyle w:val="Hyperlink"/>
            <w:rFonts w:cs="B Nazanin"/>
            <w:b w:val="0"/>
            <w:bCs w:val="0"/>
            <w:noProof/>
            <w:color w:val="000000" w:themeColor="text1"/>
            <w:sz w:val="24"/>
            <w:u w:val="none"/>
            <w:rtl/>
          </w:rPr>
          <w:fldChar w:fldCharType="separate"/>
        </w:r>
        <w:r w:rsidR="004269C8">
          <w:rPr>
            <w:rFonts w:cs="B Nazanin"/>
            <w:b w:val="0"/>
            <w:bCs w:val="0"/>
            <w:noProof/>
            <w:webHidden/>
            <w:color w:val="000000" w:themeColor="text1"/>
            <w:sz w:val="24"/>
            <w:rtl/>
          </w:rPr>
          <w:t>4</w:t>
        </w:r>
        <w:r w:rsidR="00B1011A" w:rsidRPr="00845A34">
          <w:rPr>
            <w:rStyle w:val="Hyperlink"/>
            <w:rFonts w:cs="B Nazanin"/>
            <w:b w:val="0"/>
            <w:bCs w:val="0"/>
            <w:noProof/>
            <w:color w:val="000000" w:themeColor="text1"/>
            <w:sz w:val="24"/>
            <w:u w:val="none"/>
            <w:rtl/>
          </w:rPr>
          <w:fldChar w:fldCharType="end"/>
        </w:r>
      </w:hyperlink>
    </w:p>
    <w:p w:rsidR="0067262A" w:rsidRPr="00845A34" w:rsidRDefault="003C5C7F" w:rsidP="00845A34">
      <w:pPr>
        <w:pStyle w:val="TOC2"/>
        <w:tabs>
          <w:tab w:val="right" w:leader="dot" w:pos="8494"/>
        </w:tabs>
        <w:rPr>
          <w:rFonts w:eastAsia="Times New Roman" w:cs="B Nazanin"/>
          <w:smallCaps w:val="0"/>
          <w:noProof/>
          <w:color w:val="000000" w:themeColor="text1"/>
          <w:sz w:val="24"/>
        </w:rPr>
      </w:pPr>
      <w:hyperlink w:anchor="_Toc505674600" w:history="1"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2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-1- 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مقدمه</w:t>
        </w:r>
        <w:r w:rsidR="0067262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</w:hyperlink>
      <w:r w:rsidR="00845A34" w:rsidRPr="00845A34">
        <w:rPr>
          <w:rStyle w:val="Hyperlink"/>
          <w:rFonts w:cs="B Nazanin" w:hint="cs"/>
          <w:noProof/>
          <w:color w:val="000000" w:themeColor="text1"/>
          <w:sz w:val="24"/>
          <w:u w:val="none"/>
          <w:rtl/>
        </w:rPr>
        <w:t>3</w:t>
      </w:r>
    </w:p>
    <w:p w:rsidR="0067262A" w:rsidRPr="00845A34" w:rsidRDefault="003C5C7F" w:rsidP="00845A34">
      <w:pPr>
        <w:pStyle w:val="TOC2"/>
        <w:tabs>
          <w:tab w:val="right" w:leader="dot" w:pos="8494"/>
        </w:tabs>
        <w:rPr>
          <w:rStyle w:val="Hyperlink"/>
          <w:rFonts w:cs="B Nazanin"/>
          <w:noProof/>
          <w:color w:val="000000" w:themeColor="text1"/>
          <w:sz w:val="24"/>
          <w:u w:val="none"/>
          <w:rtl/>
        </w:rPr>
      </w:pPr>
      <w:hyperlink w:anchor="_Toc505674600" w:history="1"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2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-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2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- 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چارت سازمانی</w:t>
        </w:r>
        <w:r w:rsidR="0067262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</w:hyperlink>
      <w:r w:rsidR="00845A34" w:rsidRPr="00845A34">
        <w:rPr>
          <w:rStyle w:val="Hyperlink"/>
          <w:rFonts w:cs="B Nazanin" w:hint="cs"/>
          <w:noProof/>
          <w:color w:val="000000" w:themeColor="text1"/>
          <w:sz w:val="24"/>
          <w:u w:val="none"/>
          <w:rtl/>
        </w:rPr>
        <w:t>4</w:t>
      </w:r>
    </w:p>
    <w:p w:rsidR="0067262A" w:rsidRPr="00845A34" w:rsidRDefault="003C5C7F" w:rsidP="00845A34">
      <w:pPr>
        <w:pStyle w:val="TOC2"/>
        <w:tabs>
          <w:tab w:val="right" w:leader="dot" w:pos="8494"/>
        </w:tabs>
        <w:rPr>
          <w:rStyle w:val="Hyperlink"/>
          <w:rFonts w:cs="B Nazanin"/>
          <w:noProof/>
          <w:color w:val="000000" w:themeColor="text1"/>
          <w:sz w:val="24"/>
          <w:u w:val="none"/>
          <w:rtl/>
        </w:rPr>
      </w:pPr>
      <w:hyperlink w:anchor="_Toc505674600" w:history="1"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2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-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3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- 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حوزه فعاليت</w:t>
        </w:r>
        <w:r w:rsidR="0067262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</w:hyperlink>
      <w:r w:rsidR="00845A34" w:rsidRPr="00845A34">
        <w:rPr>
          <w:rStyle w:val="Hyperlink"/>
          <w:rFonts w:cs="B Nazanin" w:hint="cs"/>
          <w:noProof/>
          <w:color w:val="000000" w:themeColor="text1"/>
          <w:sz w:val="24"/>
          <w:u w:val="none"/>
          <w:rtl/>
        </w:rPr>
        <w:t>5</w:t>
      </w:r>
    </w:p>
    <w:p w:rsidR="0067262A" w:rsidRPr="00845A34" w:rsidRDefault="003C5C7F" w:rsidP="00845A34">
      <w:pPr>
        <w:pStyle w:val="TOC2"/>
        <w:tabs>
          <w:tab w:val="right" w:leader="dot" w:pos="8494"/>
        </w:tabs>
        <w:rPr>
          <w:rFonts w:eastAsia="Times New Roman" w:cs="B Nazanin"/>
          <w:smallCaps w:val="0"/>
          <w:noProof/>
          <w:color w:val="000000" w:themeColor="text1"/>
          <w:sz w:val="24"/>
        </w:rPr>
      </w:pPr>
      <w:hyperlink w:anchor="_Toc505674600" w:history="1"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2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-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4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- 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واحدهای مختلف کارخانه</w:t>
        </w:r>
        <w:r w:rsidR="0067262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</w:hyperlink>
      <w:r w:rsidR="00845A34" w:rsidRPr="00845A34">
        <w:rPr>
          <w:rStyle w:val="Hyperlink"/>
          <w:rFonts w:cs="B Nazanin" w:hint="cs"/>
          <w:noProof/>
          <w:color w:val="000000" w:themeColor="text1"/>
          <w:sz w:val="24"/>
          <w:u w:val="none"/>
          <w:rtl/>
        </w:rPr>
        <w:t>10</w:t>
      </w:r>
    </w:p>
    <w:p w:rsidR="00B1011A" w:rsidRPr="00845A34" w:rsidRDefault="003C5C7F" w:rsidP="00845A34">
      <w:pPr>
        <w:pStyle w:val="TOC1"/>
        <w:rPr>
          <w:rStyle w:val="Hyperlink"/>
          <w:rFonts w:cs="B Nazanin"/>
          <w:b w:val="0"/>
          <w:bCs w:val="0"/>
          <w:noProof/>
          <w:color w:val="000000" w:themeColor="text1"/>
          <w:sz w:val="24"/>
          <w:u w:val="none"/>
          <w:rtl/>
        </w:rPr>
      </w:pPr>
      <w:hyperlink w:anchor="_Toc505674602" w:history="1"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</w:rPr>
          <w:t xml:space="preserve">فصل سوم: 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</w:rPr>
          <w:t xml:space="preserve">فعاليت های کارآموز </w:t>
        </w:r>
        <w:r w:rsidR="00B1011A" w:rsidRPr="00845A34">
          <w:rPr>
            <w:rFonts w:cs="B Nazanin"/>
            <w:b w:val="0"/>
            <w:bCs w:val="0"/>
            <w:noProof/>
            <w:webHidden/>
            <w:color w:val="000000" w:themeColor="text1"/>
            <w:sz w:val="24"/>
          </w:rPr>
          <w:tab/>
        </w:r>
      </w:hyperlink>
      <w:r w:rsidR="00845A34" w:rsidRPr="00845A34">
        <w:rPr>
          <w:rStyle w:val="Hyperlink"/>
          <w:rFonts w:cs="B Nazanin" w:hint="cs"/>
          <w:b w:val="0"/>
          <w:bCs w:val="0"/>
          <w:noProof/>
          <w:color w:val="000000" w:themeColor="text1"/>
          <w:sz w:val="24"/>
          <w:u w:val="none"/>
          <w:rtl/>
        </w:rPr>
        <w:t>11</w:t>
      </w:r>
    </w:p>
    <w:p w:rsidR="0067262A" w:rsidRPr="00845A34" w:rsidRDefault="003C5C7F" w:rsidP="00845A34">
      <w:pPr>
        <w:pStyle w:val="TOC2"/>
        <w:tabs>
          <w:tab w:val="right" w:leader="dot" w:pos="8494"/>
        </w:tabs>
        <w:rPr>
          <w:rFonts w:cs="B Nazanin"/>
          <w:noProof/>
          <w:color w:val="000000" w:themeColor="text1"/>
          <w:sz w:val="24"/>
        </w:rPr>
      </w:pPr>
      <w:hyperlink w:anchor="_Toc505674600" w:history="1"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3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-1- 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مقدمه</w:t>
        </w:r>
        <w:r w:rsidR="0067262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</w:hyperlink>
      <w:r w:rsidR="00845A34" w:rsidRPr="00845A34">
        <w:rPr>
          <w:rStyle w:val="Hyperlink"/>
          <w:rFonts w:cs="B Nazanin" w:hint="cs"/>
          <w:noProof/>
          <w:color w:val="000000" w:themeColor="text1"/>
          <w:sz w:val="24"/>
          <w:u w:val="none"/>
          <w:rtl/>
        </w:rPr>
        <w:t>12</w:t>
      </w:r>
    </w:p>
    <w:p w:rsidR="00B1011A" w:rsidRPr="00845A34" w:rsidRDefault="003C5C7F" w:rsidP="00845A34">
      <w:pPr>
        <w:pStyle w:val="TOC1"/>
        <w:rPr>
          <w:rStyle w:val="Hyperlink"/>
          <w:rFonts w:cs="B Nazanin"/>
          <w:b w:val="0"/>
          <w:bCs w:val="0"/>
          <w:noProof/>
          <w:color w:val="000000" w:themeColor="text1"/>
          <w:sz w:val="24"/>
          <w:u w:val="none"/>
          <w:rtl/>
        </w:rPr>
      </w:pPr>
      <w:hyperlink w:anchor="_Toc505674603" w:history="1"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فصل چهارم: نتيجه‌گيري و پيشنهاد</w:t>
        </w:r>
        <w:r w:rsidR="00B1011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ا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ت</w:t>
        </w:r>
        <w:r w:rsidR="00B1011A" w:rsidRPr="00845A34">
          <w:rPr>
            <w:rFonts w:cs="B Nazanin"/>
            <w:b w:val="0"/>
            <w:bCs w:val="0"/>
            <w:noProof/>
            <w:webHidden/>
            <w:color w:val="000000" w:themeColor="text1"/>
            <w:sz w:val="24"/>
          </w:rPr>
          <w:tab/>
        </w:r>
      </w:hyperlink>
      <w:r w:rsidR="00845A34" w:rsidRPr="00845A34">
        <w:rPr>
          <w:rStyle w:val="Hyperlink"/>
          <w:rFonts w:cs="B Nazanin" w:hint="cs"/>
          <w:b w:val="0"/>
          <w:bCs w:val="0"/>
          <w:noProof/>
          <w:color w:val="000000" w:themeColor="text1"/>
          <w:sz w:val="24"/>
          <w:u w:val="none"/>
          <w:rtl/>
        </w:rPr>
        <w:t>35</w:t>
      </w:r>
    </w:p>
    <w:p w:rsidR="0067262A" w:rsidRPr="00845A34" w:rsidRDefault="003C5C7F" w:rsidP="00845A34">
      <w:pPr>
        <w:pStyle w:val="TOC2"/>
        <w:tabs>
          <w:tab w:val="right" w:leader="dot" w:pos="8494"/>
        </w:tabs>
        <w:rPr>
          <w:rFonts w:eastAsia="Times New Roman" w:cs="B Nazanin"/>
          <w:smallCaps w:val="0"/>
          <w:noProof/>
          <w:color w:val="000000" w:themeColor="text1"/>
          <w:sz w:val="24"/>
        </w:rPr>
      </w:pPr>
      <w:hyperlink w:anchor="_Toc505674600" w:history="1"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4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-1- 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مقدمه</w:t>
        </w:r>
        <w:r w:rsidR="0067262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  <w:r w:rsidR="00845A34" w:rsidRPr="00845A34">
          <w:rPr>
            <w:rFonts w:cs="B Nazanin" w:hint="cs"/>
            <w:noProof/>
            <w:webHidden/>
            <w:color w:val="000000" w:themeColor="text1"/>
            <w:sz w:val="24"/>
            <w:rtl/>
          </w:rPr>
          <w:t>35</w:t>
        </w:r>
      </w:hyperlink>
    </w:p>
    <w:p w:rsidR="0067262A" w:rsidRPr="00845A34" w:rsidRDefault="003C5C7F" w:rsidP="00845A34">
      <w:pPr>
        <w:pStyle w:val="TOC2"/>
        <w:tabs>
          <w:tab w:val="right" w:leader="dot" w:pos="8494"/>
        </w:tabs>
        <w:rPr>
          <w:rFonts w:eastAsia="Times New Roman" w:cs="B Nazanin"/>
          <w:smallCaps w:val="0"/>
          <w:noProof/>
          <w:color w:val="000000" w:themeColor="text1"/>
          <w:sz w:val="24"/>
        </w:rPr>
      </w:pPr>
      <w:hyperlink w:anchor="_Toc505674600" w:history="1"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4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-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2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- 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نتيجه گيری</w:t>
        </w:r>
        <w:r w:rsidR="0067262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</w:hyperlink>
      <w:r w:rsidR="00845A34" w:rsidRPr="00845A34">
        <w:rPr>
          <w:rStyle w:val="Hyperlink"/>
          <w:rFonts w:cs="B Nazanin" w:hint="cs"/>
          <w:noProof/>
          <w:color w:val="000000" w:themeColor="text1"/>
          <w:sz w:val="24"/>
          <w:u w:val="none"/>
          <w:rtl/>
        </w:rPr>
        <w:t>36</w:t>
      </w:r>
    </w:p>
    <w:p w:rsidR="0067262A" w:rsidRPr="00845A34" w:rsidRDefault="003C5C7F" w:rsidP="00845A34">
      <w:pPr>
        <w:pStyle w:val="TOC2"/>
        <w:tabs>
          <w:tab w:val="right" w:leader="dot" w:pos="8494"/>
        </w:tabs>
        <w:rPr>
          <w:rFonts w:eastAsia="Times New Roman" w:cs="B Nazanin"/>
          <w:smallCaps w:val="0"/>
          <w:noProof/>
          <w:color w:val="000000" w:themeColor="text1"/>
          <w:sz w:val="24"/>
        </w:rPr>
      </w:pPr>
      <w:hyperlink w:anchor="_Toc505674600" w:history="1"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4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>-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3</w:t>
        </w:r>
        <w:r w:rsidR="0067262A" w:rsidRPr="00845A34">
          <w:rPr>
            <w:rStyle w:val="Hyperlink"/>
            <w:rFonts w:cs="B Nazanin"/>
            <w:noProof/>
            <w:color w:val="000000" w:themeColor="text1"/>
            <w:sz w:val="24"/>
            <w:u w:val="none"/>
            <w:rtl/>
            <w:lang w:bidi="ar-SA"/>
          </w:rPr>
          <w:t xml:space="preserve">- </w:t>
        </w:r>
        <w:r w:rsidR="0067262A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پيشنهادات</w:t>
        </w:r>
        <w:r w:rsidR="0067262A" w:rsidRPr="00845A34">
          <w:rPr>
            <w:rFonts w:cs="B Nazanin"/>
            <w:noProof/>
            <w:webHidden/>
            <w:color w:val="000000" w:themeColor="text1"/>
            <w:sz w:val="24"/>
          </w:rPr>
          <w:tab/>
        </w:r>
      </w:hyperlink>
      <w:r w:rsidR="00845A34" w:rsidRPr="00845A34">
        <w:rPr>
          <w:rStyle w:val="Hyperlink"/>
          <w:rFonts w:cs="B Nazanin" w:hint="cs"/>
          <w:noProof/>
          <w:color w:val="000000" w:themeColor="text1"/>
          <w:sz w:val="24"/>
          <w:u w:val="none"/>
          <w:rtl/>
        </w:rPr>
        <w:t>37</w:t>
      </w:r>
    </w:p>
    <w:p w:rsidR="00845A34" w:rsidRPr="00845A34" w:rsidRDefault="003C5C7F" w:rsidP="00845A34">
      <w:pPr>
        <w:pStyle w:val="TOC1"/>
        <w:rPr>
          <w:rStyle w:val="Hyperlink"/>
          <w:rFonts w:cs="B Nazanin"/>
          <w:b w:val="0"/>
          <w:bCs w:val="0"/>
          <w:noProof/>
          <w:color w:val="000000" w:themeColor="text1"/>
          <w:sz w:val="24"/>
          <w:u w:val="none"/>
          <w:rtl/>
        </w:rPr>
      </w:pPr>
      <w:hyperlink w:anchor="_Toc505674603" w:history="1">
        <w:r w:rsidR="00845A34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منابع</w:t>
        </w:r>
        <w:r w:rsidR="00845A34" w:rsidRPr="00845A34">
          <w:rPr>
            <w:rFonts w:cs="B Nazanin"/>
            <w:b w:val="0"/>
            <w:bCs w:val="0"/>
            <w:noProof/>
            <w:webHidden/>
            <w:color w:val="000000" w:themeColor="text1"/>
            <w:sz w:val="24"/>
          </w:rPr>
          <w:tab/>
        </w:r>
      </w:hyperlink>
      <w:r w:rsidR="00845A34" w:rsidRPr="00845A34">
        <w:rPr>
          <w:rStyle w:val="Hyperlink"/>
          <w:rFonts w:cs="B Nazanin" w:hint="cs"/>
          <w:b w:val="0"/>
          <w:bCs w:val="0"/>
          <w:noProof/>
          <w:color w:val="000000" w:themeColor="text1"/>
          <w:sz w:val="24"/>
          <w:u w:val="none"/>
          <w:rtl/>
        </w:rPr>
        <w:t>38</w:t>
      </w:r>
    </w:p>
    <w:p w:rsidR="00845A34" w:rsidRPr="00845A34" w:rsidRDefault="003C5C7F" w:rsidP="00845A34">
      <w:pPr>
        <w:pStyle w:val="TOC1"/>
        <w:rPr>
          <w:rStyle w:val="Hyperlink"/>
          <w:rFonts w:cs="B Nazanin"/>
          <w:b w:val="0"/>
          <w:bCs w:val="0"/>
          <w:noProof/>
          <w:color w:val="000000" w:themeColor="text1"/>
          <w:sz w:val="24"/>
          <w:u w:val="none"/>
          <w:rtl/>
        </w:rPr>
      </w:pPr>
      <w:hyperlink w:anchor="_Toc505674603" w:history="1">
        <w:r w:rsidR="00845A34" w:rsidRPr="00845A34">
          <w:rPr>
            <w:rStyle w:val="Hyperlink"/>
            <w:rFonts w:cs="B Nazanin" w:hint="cs"/>
            <w:noProof/>
            <w:color w:val="000000" w:themeColor="text1"/>
            <w:sz w:val="24"/>
            <w:u w:val="none"/>
            <w:rtl/>
            <w:lang w:bidi="ar-SA"/>
          </w:rPr>
          <w:t>پيوست 1</w:t>
        </w:r>
        <w:r w:rsidR="00845A34" w:rsidRPr="00845A34">
          <w:rPr>
            <w:rFonts w:cs="B Nazanin"/>
            <w:b w:val="0"/>
            <w:bCs w:val="0"/>
            <w:noProof/>
            <w:webHidden/>
            <w:color w:val="000000" w:themeColor="text1"/>
            <w:sz w:val="24"/>
          </w:rPr>
          <w:tab/>
        </w:r>
      </w:hyperlink>
      <w:r w:rsidR="00845A34" w:rsidRPr="00845A34">
        <w:rPr>
          <w:rStyle w:val="Hyperlink"/>
          <w:rFonts w:cs="B Nazanin" w:hint="cs"/>
          <w:b w:val="0"/>
          <w:bCs w:val="0"/>
          <w:noProof/>
          <w:color w:val="000000" w:themeColor="text1"/>
          <w:sz w:val="24"/>
          <w:u w:val="none"/>
          <w:rtl/>
        </w:rPr>
        <w:t>40</w:t>
      </w:r>
    </w:p>
    <w:p w:rsidR="0067262A" w:rsidRPr="0067262A" w:rsidRDefault="0067262A" w:rsidP="0067262A">
      <w:pPr>
        <w:rPr>
          <w:lang w:bidi="fa-IR"/>
        </w:rPr>
      </w:pPr>
    </w:p>
    <w:p w:rsidR="007713FB" w:rsidRPr="0048079D" w:rsidRDefault="00B5277F" w:rsidP="00B1011A">
      <w:pPr>
        <w:tabs>
          <w:tab w:val="right" w:leader="dot" w:pos="8503"/>
        </w:tabs>
        <w:spacing w:line="312" w:lineRule="auto"/>
        <w:jc w:val="lowKashida"/>
        <w:rPr>
          <w:rFonts w:eastAsia="Times New Roman" w:cs="Mitra"/>
          <w:szCs w:val="24"/>
          <w:rtl/>
          <w:lang w:bidi="fa-IR"/>
        </w:rPr>
      </w:pPr>
      <w:r w:rsidRPr="0067262A">
        <w:rPr>
          <w:rFonts w:cs="B Nazanin"/>
          <w:szCs w:val="24"/>
          <w:rtl/>
          <w:lang w:bidi="fa-IR"/>
        </w:rPr>
        <w:fldChar w:fldCharType="end"/>
      </w:r>
    </w:p>
    <w:p w:rsidR="00B40FA0" w:rsidRPr="007D485C" w:rsidRDefault="007713FB" w:rsidP="00B40FA0">
      <w:pPr>
        <w:spacing w:line="312" w:lineRule="auto"/>
        <w:jc w:val="center"/>
        <w:rPr>
          <w:rFonts w:eastAsia="Times New Roman"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8079D">
        <w:rPr>
          <w:rtl/>
          <w:lang w:bidi="fa-IR"/>
        </w:rPr>
        <w:br w:type="page"/>
      </w:r>
      <w:bookmarkStart w:id="16" w:name="OLE_LINK103"/>
      <w:bookmarkStart w:id="17" w:name="OLE_LINK104"/>
      <w:r w:rsidR="00B40FA0" w:rsidRPr="007D485C">
        <w:rPr>
          <w:rFonts w:eastAsia="Times New Roman" w:cs="Mitra"/>
          <w:b/>
          <w:bCs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 </w:t>
      </w:r>
    </w:p>
    <w:p w:rsidR="00041E28" w:rsidRPr="0048079D" w:rsidRDefault="00041E28" w:rsidP="00707666">
      <w:pPr>
        <w:spacing w:line="312" w:lineRule="auto"/>
        <w:jc w:val="lowKashida"/>
        <w:outlineLvl w:val="0"/>
        <w:rPr>
          <w:rFonts w:cs="Mitra"/>
          <w:color w:val="FFFFFF"/>
          <w:rtl/>
        </w:rPr>
      </w:pPr>
      <w:bookmarkStart w:id="18" w:name="_Toc168401250"/>
      <w:bookmarkStart w:id="19" w:name="_Toc168401694"/>
      <w:bookmarkStart w:id="20" w:name="_Toc168401942"/>
      <w:bookmarkStart w:id="21" w:name="_Toc168402102"/>
      <w:bookmarkStart w:id="22" w:name="_Toc168402172"/>
      <w:bookmarkStart w:id="23" w:name="_Toc168402241"/>
      <w:bookmarkStart w:id="24" w:name="_Toc168402370"/>
      <w:bookmarkStart w:id="25" w:name="_Toc168402428"/>
      <w:bookmarkStart w:id="26" w:name="_Toc168403082"/>
      <w:bookmarkStart w:id="27" w:name="_Toc168461300"/>
      <w:bookmarkStart w:id="28" w:name="_Toc168464937"/>
      <w:bookmarkStart w:id="29" w:name="_Toc168472174"/>
      <w:bookmarkStart w:id="30" w:name="_Toc168472226"/>
      <w:bookmarkStart w:id="31" w:name="_Toc168472378"/>
      <w:bookmarkStart w:id="32" w:name="_Toc168472420"/>
      <w:bookmarkStart w:id="33" w:name="_Toc168495428"/>
      <w:bookmarkStart w:id="34" w:name="_Toc168495585"/>
      <w:bookmarkStart w:id="35" w:name="_Toc168495649"/>
      <w:bookmarkStart w:id="36" w:name="_Toc330499933"/>
      <w:bookmarkStart w:id="37" w:name="_Toc330539897"/>
      <w:bookmarkStart w:id="38" w:name="_Toc505674599"/>
      <w:bookmarkStart w:id="39" w:name="_Toc274598089"/>
      <w:bookmarkStart w:id="40" w:name="_Toc251756960"/>
      <w:bookmarkStart w:id="41" w:name="OLE_LINK5"/>
      <w:bookmarkStart w:id="42" w:name="OLE_LINK6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48079D">
        <w:rPr>
          <w:rFonts w:cs="Mitra" w:hint="cs"/>
          <w:color w:val="FFFFFF"/>
          <w:rtl/>
        </w:rPr>
        <w:t>صل اول: مقدمه</w:t>
      </w:r>
      <w:bookmarkEnd w:id="36"/>
      <w:bookmarkEnd w:id="37"/>
      <w:bookmarkEnd w:id="38"/>
      <w:r w:rsidRPr="0048079D">
        <w:rPr>
          <w:rFonts w:cs="Mitra" w:hint="cs"/>
          <w:color w:val="FFFFFF"/>
          <w:rtl/>
        </w:rPr>
        <w:t xml:space="preserve"> </w:t>
      </w:r>
    </w:p>
    <w:p w:rsidR="00041E28" w:rsidRPr="00F5789A" w:rsidRDefault="00041E28" w:rsidP="00707666">
      <w:pPr>
        <w:spacing w:line="312" w:lineRule="auto"/>
        <w:jc w:val="lowKashida"/>
        <w:outlineLvl w:val="0"/>
        <w:rPr>
          <w:rFonts w:cs="Mitra"/>
          <w:color w:val="FFFFFF"/>
          <w:rtl/>
        </w:rPr>
      </w:pPr>
    </w:p>
    <w:p w:rsidR="00041E28" w:rsidRPr="0048079D" w:rsidRDefault="00041E28" w:rsidP="00707666">
      <w:pPr>
        <w:spacing w:line="312" w:lineRule="auto"/>
        <w:jc w:val="lowKashida"/>
        <w:rPr>
          <w:rFonts w:cs="Mitra"/>
          <w:highlight w:val="yellow"/>
          <w:rtl/>
          <w:lang w:bidi="fa-IR"/>
        </w:rPr>
      </w:pPr>
    </w:p>
    <w:p w:rsidR="00270503" w:rsidRPr="0048079D" w:rsidRDefault="00270503" w:rsidP="00707666">
      <w:pPr>
        <w:spacing w:line="312" w:lineRule="auto"/>
        <w:jc w:val="lowKashida"/>
        <w:rPr>
          <w:rFonts w:cs="Mitra"/>
          <w:highlight w:val="yellow"/>
          <w:rtl/>
        </w:rPr>
      </w:pPr>
    </w:p>
    <w:p w:rsidR="00AE3257" w:rsidRPr="00962145" w:rsidRDefault="00962145" w:rsidP="00962145">
      <w:pPr>
        <w:pStyle w:val="NewParagraph"/>
        <w:spacing w:line="312" w:lineRule="auto"/>
        <w:jc w:val="right"/>
        <w:rPr>
          <w:rFonts w:cs="B Titr"/>
          <w:b/>
          <w:bCs/>
          <w:sz w:val="28"/>
          <w:szCs w:val="32"/>
          <w:rtl/>
        </w:rPr>
      </w:pPr>
      <w:r w:rsidRPr="00962145">
        <w:rPr>
          <w:rFonts w:cs="B Titr" w:hint="cs"/>
          <w:b/>
          <w:bCs/>
          <w:sz w:val="28"/>
          <w:szCs w:val="32"/>
          <w:rtl/>
        </w:rPr>
        <w:t>فصل اول</w:t>
      </w:r>
    </w:p>
    <w:p w:rsidR="00962145" w:rsidRPr="00962145" w:rsidRDefault="00962145" w:rsidP="00962145">
      <w:pPr>
        <w:pStyle w:val="NewParagraph"/>
        <w:spacing w:line="312" w:lineRule="auto"/>
        <w:jc w:val="right"/>
        <w:rPr>
          <w:rFonts w:cs="B Titr"/>
          <w:b/>
          <w:bCs/>
          <w:sz w:val="28"/>
          <w:szCs w:val="32"/>
          <w:rtl/>
        </w:rPr>
      </w:pPr>
      <w:r w:rsidRPr="00962145">
        <w:rPr>
          <w:rFonts w:cs="B Titr" w:hint="cs"/>
          <w:b/>
          <w:bCs/>
          <w:sz w:val="28"/>
          <w:szCs w:val="32"/>
          <w:rtl/>
        </w:rPr>
        <w:t>مقدمه</w:t>
      </w:r>
    </w:p>
    <w:p w:rsidR="00962145" w:rsidRDefault="00962145" w:rsidP="00707666">
      <w:pPr>
        <w:pStyle w:val="NewParagraph"/>
        <w:spacing w:line="312" w:lineRule="auto"/>
        <w:jc w:val="lowKashida"/>
        <w:rPr>
          <w:rFonts w:cs="B Nazanin"/>
          <w:rtl/>
        </w:rPr>
      </w:pPr>
    </w:p>
    <w:p w:rsidR="00962145" w:rsidRDefault="00962145" w:rsidP="00707666">
      <w:pPr>
        <w:pStyle w:val="NewParagraph"/>
        <w:spacing w:line="312" w:lineRule="auto"/>
        <w:jc w:val="lowKashida"/>
        <w:rPr>
          <w:rFonts w:cs="B Nazanin"/>
          <w:rtl/>
        </w:rPr>
      </w:pPr>
    </w:p>
    <w:p w:rsidR="00962145" w:rsidRDefault="00962145" w:rsidP="00707666">
      <w:pPr>
        <w:pStyle w:val="NewParagraph"/>
        <w:spacing w:line="312" w:lineRule="auto"/>
        <w:jc w:val="lowKashida"/>
        <w:rPr>
          <w:rFonts w:cs="B Nazanin"/>
          <w:rtl/>
        </w:rPr>
      </w:pPr>
    </w:p>
    <w:p w:rsidR="00962145" w:rsidRPr="00962145" w:rsidRDefault="00962145" w:rsidP="00707666">
      <w:pPr>
        <w:pStyle w:val="NewParagraph"/>
        <w:spacing w:line="312" w:lineRule="auto"/>
        <w:jc w:val="lowKashida"/>
        <w:rPr>
          <w:rFonts w:cs="B Nazanin"/>
          <w:rtl/>
        </w:rPr>
      </w:pPr>
    </w:p>
    <w:p w:rsidR="00F4221C" w:rsidRPr="00962145" w:rsidRDefault="00F4221C" w:rsidP="00707666">
      <w:pPr>
        <w:spacing w:line="312" w:lineRule="auto"/>
        <w:jc w:val="lowKashida"/>
        <w:outlineLvl w:val="1"/>
        <w:rPr>
          <w:rFonts w:eastAsia="Times New Roman" w:cs="B Nazanin"/>
          <w:b/>
          <w:bCs/>
          <w:sz w:val="22"/>
          <w:rtl/>
          <w:lang w:bidi="fa-IR"/>
        </w:rPr>
      </w:pPr>
      <w:bookmarkStart w:id="43" w:name="_Toc313024842"/>
      <w:bookmarkStart w:id="44" w:name="_Toc313049423"/>
      <w:bookmarkStart w:id="45" w:name="_Toc316768031"/>
      <w:bookmarkStart w:id="46" w:name="_Toc317548976"/>
      <w:bookmarkStart w:id="47" w:name="_Toc317553615"/>
      <w:bookmarkStart w:id="48" w:name="_Toc330486285"/>
      <w:bookmarkStart w:id="49" w:name="_Toc330486762"/>
      <w:bookmarkStart w:id="50" w:name="_Toc330494816"/>
      <w:bookmarkStart w:id="51" w:name="_Toc330499934"/>
      <w:bookmarkStart w:id="52" w:name="_Toc330539898"/>
      <w:bookmarkStart w:id="53" w:name="_Toc505674600"/>
      <w:bookmarkStart w:id="54" w:name="OLE_LINK51"/>
      <w:bookmarkStart w:id="55" w:name="OLE_LINK52"/>
      <w:r w:rsidRPr="00962145">
        <w:rPr>
          <w:rFonts w:eastAsia="Times New Roman" w:cs="B Nazanin" w:hint="cs"/>
          <w:b/>
          <w:bCs/>
          <w:sz w:val="22"/>
          <w:rtl/>
        </w:rPr>
        <w:t>1-1- پيشگفتار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bookmarkEnd w:id="39"/>
    <w:bookmarkEnd w:id="40"/>
    <w:bookmarkEnd w:id="41"/>
    <w:bookmarkEnd w:id="42"/>
    <w:bookmarkEnd w:id="54"/>
    <w:bookmarkEnd w:id="55"/>
    <w:p w:rsidR="004B26D6" w:rsidRPr="00962145" w:rsidRDefault="00962145" w:rsidP="005B7ABF">
      <w:pPr>
        <w:spacing w:line="312" w:lineRule="auto"/>
        <w:ind w:firstLine="567"/>
        <w:jc w:val="lowKashida"/>
        <w:rPr>
          <w:rFonts w:cs="B Nazanin"/>
          <w:sz w:val="26"/>
          <w:szCs w:val="26"/>
          <w:rtl/>
          <w:lang w:bidi="fa-IR"/>
        </w:rPr>
      </w:pPr>
      <w:r w:rsidRPr="00962145">
        <w:rPr>
          <w:rFonts w:eastAsia="Times New Roman" w:cs="B Nazanin" w:hint="cs"/>
          <w:sz w:val="26"/>
          <w:szCs w:val="26"/>
          <w:rtl/>
        </w:rPr>
        <w:t>در حد نصف صفحه به معرفی هدف از دوره، محل کارآموزی و محتوای فصل های مختلف بپردازيد.</w:t>
      </w: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5B7ABF" w:rsidRPr="00962145" w:rsidRDefault="005B7ABF" w:rsidP="005B7ABF">
      <w:pPr>
        <w:spacing w:line="312" w:lineRule="auto"/>
        <w:ind w:firstLine="567"/>
        <w:jc w:val="lowKashida"/>
        <w:rPr>
          <w:rFonts w:cs="B Nazanin"/>
          <w:sz w:val="16"/>
          <w:szCs w:val="16"/>
          <w:rtl/>
          <w:lang w:bidi="fa-IR"/>
        </w:rPr>
      </w:pPr>
    </w:p>
    <w:p w:rsidR="00962145" w:rsidRDefault="00962145" w:rsidP="005015F4">
      <w:pPr>
        <w:pStyle w:val="Caption"/>
        <w:rPr>
          <w:rFonts w:cs="B Nazanin"/>
          <w:b w:val="0"/>
          <w:bCs w:val="0"/>
          <w:sz w:val="24"/>
          <w:rtl/>
        </w:rPr>
      </w:pPr>
      <w:bookmarkStart w:id="56" w:name="_Toc401868416"/>
      <w:bookmarkStart w:id="57" w:name="_Toc436910507"/>
    </w:p>
    <w:p w:rsidR="00962145" w:rsidRDefault="00962145" w:rsidP="005015F4">
      <w:pPr>
        <w:pStyle w:val="Caption"/>
        <w:rPr>
          <w:rFonts w:cs="B Nazanin"/>
          <w:b w:val="0"/>
          <w:bCs w:val="0"/>
          <w:sz w:val="24"/>
          <w:rtl/>
        </w:rPr>
      </w:pPr>
    </w:p>
    <w:p w:rsidR="00962145" w:rsidRDefault="00962145" w:rsidP="00962145">
      <w:pPr>
        <w:spacing w:line="312" w:lineRule="auto"/>
        <w:jc w:val="lowKashida"/>
        <w:outlineLvl w:val="1"/>
        <w:rPr>
          <w:rFonts w:eastAsia="Times New Roman" w:cs="B Nazanin"/>
          <w:b/>
          <w:bCs/>
          <w:sz w:val="22"/>
          <w:rtl/>
        </w:rPr>
      </w:pPr>
    </w:p>
    <w:p w:rsidR="00962145" w:rsidRDefault="00962145" w:rsidP="00962145">
      <w:pPr>
        <w:pStyle w:val="NewParagraph"/>
        <w:spacing w:line="312" w:lineRule="auto"/>
        <w:jc w:val="right"/>
        <w:rPr>
          <w:rFonts w:cs="B Titr"/>
          <w:b/>
          <w:bCs/>
          <w:sz w:val="28"/>
          <w:szCs w:val="32"/>
          <w:rtl/>
        </w:rPr>
      </w:pPr>
    </w:p>
    <w:p w:rsidR="00962145" w:rsidRDefault="00962145" w:rsidP="00962145">
      <w:pPr>
        <w:pStyle w:val="NewParagraph"/>
        <w:spacing w:line="312" w:lineRule="auto"/>
        <w:jc w:val="right"/>
        <w:rPr>
          <w:rFonts w:cs="B Titr"/>
          <w:b/>
          <w:bCs/>
          <w:sz w:val="28"/>
          <w:szCs w:val="32"/>
          <w:rtl/>
        </w:rPr>
      </w:pPr>
    </w:p>
    <w:p w:rsidR="00962145" w:rsidRDefault="00962145" w:rsidP="00962145">
      <w:pPr>
        <w:pStyle w:val="NewParagraph"/>
        <w:spacing w:line="312" w:lineRule="auto"/>
        <w:jc w:val="right"/>
        <w:rPr>
          <w:rFonts w:cs="B Titr"/>
          <w:b/>
          <w:bCs/>
          <w:sz w:val="28"/>
          <w:szCs w:val="32"/>
          <w:rtl/>
        </w:rPr>
      </w:pPr>
    </w:p>
    <w:p w:rsidR="00962145" w:rsidRPr="00962145" w:rsidRDefault="00962145" w:rsidP="00962145">
      <w:pPr>
        <w:pStyle w:val="NewParagraph"/>
        <w:spacing w:line="312" w:lineRule="auto"/>
        <w:jc w:val="right"/>
        <w:rPr>
          <w:rFonts w:cs="B Titr"/>
          <w:b/>
          <w:bCs/>
          <w:sz w:val="28"/>
          <w:szCs w:val="32"/>
          <w:rtl/>
        </w:rPr>
      </w:pPr>
      <w:r w:rsidRPr="00962145">
        <w:rPr>
          <w:rFonts w:cs="B Titr" w:hint="cs"/>
          <w:b/>
          <w:bCs/>
          <w:sz w:val="28"/>
          <w:szCs w:val="32"/>
          <w:rtl/>
        </w:rPr>
        <w:t>فصل دوم</w:t>
      </w:r>
    </w:p>
    <w:p w:rsidR="00962145" w:rsidRPr="00962145" w:rsidRDefault="00962145" w:rsidP="00962145">
      <w:pPr>
        <w:pStyle w:val="NewParagraph"/>
        <w:spacing w:line="312" w:lineRule="auto"/>
        <w:jc w:val="right"/>
        <w:rPr>
          <w:rFonts w:cs="B Titr"/>
          <w:b/>
          <w:bCs/>
          <w:sz w:val="28"/>
          <w:szCs w:val="32"/>
          <w:rtl/>
        </w:rPr>
      </w:pPr>
      <w:r w:rsidRPr="00962145">
        <w:rPr>
          <w:rFonts w:cs="B Titr" w:hint="cs"/>
          <w:b/>
          <w:bCs/>
          <w:sz w:val="28"/>
          <w:szCs w:val="32"/>
          <w:rtl/>
        </w:rPr>
        <w:t>معرفی محل کارآموزی</w:t>
      </w:r>
    </w:p>
    <w:p w:rsidR="00962145" w:rsidRDefault="00962145" w:rsidP="005015F4">
      <w:pPr>
        <w:pStyle w:val="Caption"/>
        <w:rPr>
          <w:rFonts w:cs="B Nazanin"/>
          <w:b w:val="0"/>
          <w:bCs w:val="0"/>
          <w:sz w:val="24"/>
          <w:rtl/>
        </w:rPr>
      </w:pPr>
    </w:p>
    <w:bookmarkEnd w:id="56"/>
    <w:bookmarkEnd w:id="57"/>
    <w:p w:rsidR="00DB435F" w:rsidRDefault="00DB435F" w:rsidP="00707666">
      <w:pPr>
        <w:spacing w:line="312" w:lineRule="auto"/>
        <w:jc w:val="lowKashida"/>
        <w:rPr>
          <w:rFonts w:cs="B Nazanin"/>
          <w:rtl/>
          <w:lang w:bidi="fa-IR"/>
        </w:rPr>
      </w:pPr>
    </w:p>
    <w:p w:rsidR="00962145" w:rsidRDefault="00962145" w:rsidP="00707666">
      <w:pPr>
        <w:spacing w:line="312" w:lineRule="auto"/>
        <w:jc w:val="lowKashida"/>
        <w:rPr>
          <w:rFonts w:cs="B Nazanin"/>
          <w:rtl/>
          <w:lang w:bidi="fa-IR"/>
        </w:rPr>
      </w:pPr>
    </w:p>
    <w:p w:rsidR="00962145" w:rsidRDefault="00962145" w:rsidP="00707666">
      <w:pPr>
        <w:spacing w:line="312" w:lineRule="auto"/>
        <w:jc w:val="lowKashida"/>
        <w:rPr>
          <w:rFonts w:cs="B Nazanin"/>
          <w:rtl/>
          <w:lang w:bidi="fa-IR"/>
        </w:rPr>
      </w:pPr>
    </w:p>
    <w:p w:rsidR="00962145" w:rsidRDefault="00962145" w:rsidP="00707666">
      <w:pPr>
        <w:spacing w:line="312" w:lineRule="auto"/>
        <w:jc w:val="lowKashida"/>
        <w:rPr>
          <w:rFonts w:cs="B Nazanin"/>
          <w:rtl/>
          <w:lang w:bidi="fa-IR"/>
        </w:rPr>
      </w:pPr>
    </w:p>
    <w:p w:rsidR="00962145" w:rsidRPr="00962145" w:rsidRDefault="00962145" w:rsidP="00962145">
      <w:pPr>
        <w:spacing w:line="312" w:lineRule="auto"/>
        <w:jc w:val="lowKashida"/>
        <w:outlineLvl w:val="1"/>
        <w:rPr>
          <w:rFonts w:eastAsia="Times New Roman" w:cs="B Nazanin"/>
          <w:b/>
          <w:bCs/>
          <w:sz w:val="22"/>
          <w:rtl/>
          <w:lang w:bidi="fa-IR"/>
        </w:rPr>
      </w:pPr>
      <w:r>
        <w:rPr>
          <w:rFonts w:eastAsia="Times New Roman" w:cs="B Nazanin" w:hint="cs"/>
          <w:b/>
          <w:bCs/>
          <w:sz w:val="22"/>
          <w:rtl/>
        </w:rPr>
        <w:t>2</w:t>
      </w:r>
      <w:r w:rsidRPr="00962145">
        <w:rPr>
          <w:rFonts w:eastAsia="Times New Roman" w:cs="B Nazanin" w:hint="cs"/>
          <w:b/>
          <w:bCs/>
          <w:sz w:val="22"/>
          <w:rtl/>
        </w:rPr>
        <w:t xml:space="preserve">-1- </w:t>
      </w:r>
      <w:r>
        <w:rPr>
          <w:rFonts w:eastAsia="Times New Roman" w:cs="B Nazanin" w:hint="cs"/>
          <w:b/>
          <w:bCs/>
          <w:sz w:val="22"/>
          <w:rtl/>
        </w:rPr>
        <w:t>مقدمه</w:t>
      </w:r>
    </w:p>
    <w:p w:rsidR="00962145" w:rsidRDefault="00962145" w:rsidP="00707666">
      <w:pPr>
        <w:spacing w:line="312" w:lineRule="auto"/>
        <w:jc w:val="lowKashida"/>
        <w:rPr>
          <w:rFonts w:cs="B Nazanin"/>
          <w:rtl/>
          <w:lang w:bidi="fa-IR"/>
        </w:rPr>
      </w:pPr>
    </w:p>
    <w:p w:rsidR="00D82594" w:rsidRPr="00962145" w:rsidRDefault="00962145" w:rsidP="00BF21EE">
      <w:pPr>
        <w:spacing w:line="312" w:lineRule="auto"/>
        <w:jc w:val="lowKashida"/>
        <w:rPr>
          <w:rFonts w:cs="B Nazanin"/>
          <w:color w:val="FFFFFF"/>
          <w:rtl/>
        </w:rPr>
      </w:pPr>
      <w:r>
        <w:rPr>
          <w:rFonts w:cs="B Nazanin" w:hint="cs"/>
          <w:rtl/>
          <w:lang w:bidi="fa-IR"/>
        </w:rPr>
        <w:t xml:space="preserve">در مقدمه هر فصل، در حد نصف </w:t>
      </w:r>
      <w:r w:rsidR="00BF21EE">
        <w:rPr>
          <w:rFonts w:cs="B Nazanin" w:hint="cs"/>
          <w:rtl/>
          <w:lang w:bidi="fa-IR"/>
        </w:rPr>
        <w:t xml:space="preserve">صفحه به معرفی محتوای آن فصل </w:t>
      </w:r>
      <w:proofErr w:type="spellStart"/>
      <w:r w:rsidR="00BF21EE">
        <w:rPr>
          <w:rFonts w:cs="B Nazanin" w:hint="cs"/>
          <w:rtl/>
          <w:lang w:bidi="fa-IR"/>
        </w:rPr>
        <w:t>بپردازيد</w:t>
      </w:r>
      <w:proofErr w:type="spellEnd"/>
      <w:r w:rsidR="00BF21EE">
        <w:rPr>
          <w:rFonts w:cs="B Nazanin" w:hint="cs"/>
          <w:rtl/>
          <w:lang w:bidi="fa-IR"/>
        </w:rPr>
        <w:t>.</w:t>
      </w:r>
      <w:bookmarkStart w:id="58" w:name="_Toc330486290"/>
      <w:bookmarkStart w:id="59" w:name="_Toc330486767"/>
      <w:bookmarkStart w:id="60" w:name="_Toc330494821"/>
      <w:bookmarkStart w:id="61" w:name="_Toc330499939"/>
      <w:bookmarkStart w:id="62" w:name="_Toc330539903"/>
      <w:bookmarkStart w:id="63" w:name="_Toc505674601"/>
      <w:r w:rsidR="00270503" w:rsidRPr="00962145">
        <w:rPr>
          <w:rFonts w:cs="B Nazanin" w:hint="cs"/>
          <w:color w:val="FFFFFF"/>
          <w:rtl/>
        </w:rPr>
        <w:t xml:space="preserve">فصل دوم: </w:t>
      </w:r>
      <w:bookmarkEnd w:id="58"/>
      <w:bookmarkEnd w:id="59"/>
      <w:bookmarkEnd w:id="60"/>
      <w:bookmarkEnd w:id="61"/>
      <w:bookmarkEnd w:id="62"/>
      <w:r w:rsidR="00766657" w:rsidRPr="00962145">
        <w:rPr>
          <w:rFonts w:cs="B Nazanin" w:hint="cs"/>
          <w:color w:val="FFFFFF"/>
          <w:rtl/>
        </w:rPr>
        <w:t>تجهيزات بيمارستان</w:t>
      </w:r>
      <w:bookmarkEnd w:id="7"/>
      <w:bookmarkEnd w:id="8"/>
      <w:bookmarkEnd w:id="63"/>
    </w:p>
    <w:sectPr w:rsidR="00D82594" w:rsidRPr="00962145" w:rsidSect="00010F46">
      <w:headerReference w:type="first" r:id="rId11"/>
      <w:footnotePr>
        <w:numRestart w:val="eachPage"/>
      </w:footnotePr>
      <w:endnotePr>
        <w:numFmt w:val="decimal"/>
      </w:endnotePr>
      <w:pgSz w:w="11907" w:h="16839" w:code="9"/>
      <w:pgMar w:top="1418" w:right="1418" w:bottom="1418" w:left="1418" w:header="720" w:footer="567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C7F" w:rsidRPr="00213560" w:rsidRDefault="003C5C7F" w:rsidP="00213560">
      <w:pPr>
        <w:bidi w:val="0"/>
        <w:rPr>
          <w:sz w:val="2"/>
          <w:lang w:bidi="fa-IR"/>
        </w:rPr>
      </w:pPr>
    </w:p>
  </w:endnote>
  <w:endnote w:type="continuationSeparator" w:id="0">
    <w:p w:rsidR="003C5C7F" w:rsidRPr="008A3624" w:rsidRDefault="003C5C7F" w:rsidP="008A3624">
      <w:pPr>
        <w:bidi w:val="0"/>
        <w:rPr>
          <w:sz w:val="4"/>
          <w:lang w:bidi="fa-IR"/>
        </w:rPr>
      </w:pPr>
    </w:p>
  </w:endnote>
  <w:endnote w:type="continuationNotice" w:id="1">
    <w:p w:rsidR="003C5C7F" w:rsidRPr="008A3624" w:rsidRDefault="003C5C7F" w:rsidP="008A3624">
      <w:pPr>
        <w:bidi w:val="0"/>
        <w:rPr>
          <w:sz w:val="4"/>
          <w:lang w:bidi="fa-IR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74E7BF0D-A5AB-40FB-B4BC-5B32979C0C69}"/>
    <w:embedBold r:id="rId2" w:fontKey="{E53D84B7-EA7E-42EC-8111-3601D30B40D7}"/>
    <w:embedItalic r:id="rId3" w:fontKey="{A338DC22-30DC-4320-BE0F-E0AE3AF1B825}"/>
    <w:embedBoldItalic r:id="rId4" w:fontKey="{CE3E64A5-7F2F-486E-87E9-9EBE1B85DAD9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5" w:subsetted="1" w:fontKey="{535C3C4A-3AE0-4172-9DD1-31B23B9460FA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  <w:embedRegular r:id="rId6" w:subsetted="1" w:fontKey="{E711DB77-F5B6-4D1C-BADD-628F394E876C}"/>
    <w:embedBold r:id="rId7" w:subsetted="1" w:fontKey="{21280967-D83B-4C9D-B168-D93B31C258E4}"/>
  </w:font>
  <w:font w:name="Bad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subsetted="1" w:fontKey="{6CCB3850-CA2F-4074-B74A-6D9895951AC9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4AFA" w:rsidRDefault="00604AFA" w:rsidP="00E86E8B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604AFA" w:rsidRDefault="00604AFA" w:rsidP="00E86E8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C7F" w:rsidRDefault="003C5C7F" w:rsidP="00213560">
      <w:pPr>
        <w:bidi w:val="0"/>
        <w:jc w:val="left"/>
      </w:pPr>
      <w:r>
        <w:separator/>
      </w:r>
    </w:p>
  </w:footnote>
  <w:footnote w:type="continuationSeparator" w:id="0">
    <w:p w:rsidR="003C5C7F" w:rsidRDefault="003C5C7F" w:rsidP="008A3624">
      <w:pPr>
        <w:bidi w:val="0"/>
        <w:rPr>
          <w:lang w:bidi="fa-IR"/>
        </w:rPr>
      </w:pPr>
      <w:r>
        <w:continuationSeparator/>
      </w:r>
    </w:p>
  </w:footnote>
  <w:footnote w:type="continuationNotice" w:id="1">
    <w:p w:rsidR="003C5C7F" w:rsidRDefault="003C5C7F" w:rsidP="008A3624">
      <w:pPr>
        <w:bidi w:val="0"/>
        <w:rPr>
          <w:lang w:bidi="fa-IR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A3A" w:rsidRPr="00010F46" w:rsidRDefault="00F20A3A" w:rsidP="00010F46">
    <w:pPr>
      <w:pStyle w:val="Header"/>
      <w:rPr>
        <w:szCs w:val="24"/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E34CC"/>
    <w:multiLevelType w:val="hybridMultilevel"/>
    <w:tmpl w:val="6E62106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B6405A"/>
    <w:multiLevelType w:val="multilevel"/>
    <w:tmpl w:val="B2BA04DC"/>
    <w:styleLink w:val="NormalNumbered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Nazani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EC1E53"/>
    <w:multiLevelType w:val="multilevel"/>
    <w:tmpl w:val="35509E76"/>
    <w:lvl w:ilvl="0">
      <w:start w:val="1"/>
      <w:numFmt w:val="decimal"/>
      <w:pStyle w:val="a"/>
      <w:suff w:val="nothing"/>
      <w:lvlText w:val="فصل%1 "/>
      <w:lvlJc w:val="left"/>
      <w:pPr>
        <w:ind w:left="212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pStyle w:val="a0"/>
      <w:suff w:val="space"/>
      <w:lvlText w:val="%1-%2.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a1"/>
      <w:suff w:val="space"/>
      <w:lvlText w:val="%1-%2-%3."/>
      <w:lvlJc w:val="left"/>
      <w:pPr>
        <w:ind w:left="90"/>
      </w:pPr>
      <w:rPr>
        <w:rFonts w:ascii="Times New Roman" w:hAnsi="Times New Roman" w:cs="B Nazanin" w:hint="default"/>
        <w:b w:val="0"/>
        <w:bCs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36"/>
        <w:szCs w:val="36"/>
        <w:u w:val="none"/>
        <w:vertAlign w:val="baseline"/>
      </w:rPr>
    </w:lvl>
    <w:lvl w:ilvl="3">
      <w:start w:val="1"/>
      <w:numFmt w:val="decimal"/>
      <w:pStyle w:val="a2"/>
      <w:suff w:val="space"/>
      <w:lvlText w:val="%1-%2-%3-%4."/>
      <w:lvlJc w:val="left"/>
      <w:rPr>
        <w:rFonts w:ascii="Times New Roman" w:hAnsi="Times New Roman" w:cs="B Nazanin" w:hint="default"/>
        <w:b w:val="0"/>
        <w:bCs/>
        <w:i w:val="0"/>
        <w:iCs w:val="0"/>
        <w:sz w:val="32"/>
        <w:szCs w:val="32"/>
      </w:rPr>
    </w:lvl>
    <w:lvl w:ilvl="4">
      <w:start w:val="1"/>
      <w:numFmt w:val="lowerLetter"/>
      <w:lvlText w:val="(%5)"/>
      <w:lvlJc w:val="left"/>
      <w:pPr>
        <w:tabs>
          <w:tab w:val="num" w:pos="3422"/>
        </w:tabs>
        <w:ind w:left="3422" w:hanging="360"/>
      </w:pPr>
      <w:rPr>
        <w:rFonts w:cs="Times New Roman" w:hint="default"/>
      </w:rPr>
    </w:lvl>
    <w:lvl w:ilvl="5">
      <w:start w:val="1"/>
      <w:numFmt w:val="decimal"/>
      <w:lvlRestart w:val="0"/>
      <w:pStyle w:val="a3"/>
      <w:suff w:val="space"/>
      <w:lvlText w:val="شکل%1-%6."/>
      <w:lvlJc w:val="left"/>
      <w:pPr>
        <w:ind w:left="3685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6">
      <w:start w:val="1"/>
      <w:numFmt w:val="decimal"/>
      <w:lvlRestart w:val="0"/>
      <w:pStyle w:val="a4"/>
      <w:suff w:val="nothing"/>
      <w:lvlText w:val="(%1-%7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7">
      <w:start w:val="1"/>
      <w:numFmt w:val="decimal"/>
      <w:lvlRestart w:val="0"/>
      <w:pStyle w:val="a5"/>
      <w:suff w:val="space"/>
      <w:lvlText w:val="جدول%1-%8."/>
      <w:lvlJc w:val="left"/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4862"/>
        </w:tabs>
        <w:ind w:left="4862" w:hanging="360"/>
      </w:pPr>
      <w:rPr>
        <w:rFonts w:cs="Times New Roman" w:hint="default"/>
      </w:rPr>
    </w:lvl>
  </w:abstractNum>
  <w:abstractNum w:abstractNumId="3">
    <w:nsid w:val="0DDE3536"/>
    <w:multiLevelType w:val="hybridMultilevel"/>
    <w:tmpl w:val="E5A45A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67C6A"/>
    <w:multiLevelType w:val="hybridMultilevel"/>
    <w:tmpl w:val="8B76C2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C61800"/>
    <w:multiLevelType w:val="hybridMultilevel"/>
    <w:tmpl w:val="89CA6B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5E240A8"/>
    <w:multiLevelType w:val="hybridMultilevel"/>
    <w:tmpl w:val="7068B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658C70C">
      <w:start w:val="7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02458"/>
    <w:multiLevelType w:val="hybridMultilevel"/>
    <w:tmpl w:val="E61AF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063F23"/>
    <w:multiLevelType w:val="hybridMultilevel"/>
    <w:tmpl w:val="6B9A6798"/>
    <w:lvl w:ilvl="0" w:tplc="DAA0AA5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E24E89"/>
    <w:multiLevelType w:val="hybridMultilevel"/>
    <w:tmpl w:val="272E5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30317E"/>
    <w:multiLevelType w:val="hybridMultilevel"/>
    <w:tmpl w:val="EDC07854"/>
    <w:lvl w:ilvl="0" w:tplc="82C412A2">
      <w:start w:val="1"/>
      <w:numFmt w:val="decimal"/>
      <w:pStyle w:val="StyleEquationNumberLeft"/>
      <w:lvlText w:val="%1."/>
      <w:lvlJc w:val="left"/>
      <w:pPr>
        <w:ind w:left="720" w:hanging="360"/>
      </w:pPr>
      <w:rPr>
        <w:rFonts w:cs="Nazanin" w:hint="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A8175E"/>
    <w:multiLevelType w:val="hybridMultilevel"/>
    <w:tmpl w:val="2BC45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F765DA"/>
    <w:multiLevelType w:val="hybridMultilevel"/>
    <w:tmpl w:val="76E24C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252A65"/>
    <w:multiLevelType w:val="hybridMultilevel"/>
    <w:tmpl w:val="5380E26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502F48"/>
    <w:multiLevelType w:val="hybridMultilevel"/>
    <w:tmpl w:val="505432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A497506"/>
    <w:multiLevelType w:val="hybridMultilevel"/>
    <w:tmpl w:val="C1B0F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B7212"/>
    <w:multiLevelType w:val="hybridMultilevel"/>
    <w:tmpl w:val="BBBE18A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B044CB"/>
    <w:multiLevelType w:val="hybridMultilevel"/>
    <w:tmpl w:val="C172C48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9826C1"/>
    <w:multiLevelType w:val="hybridMultilevel"/>
    <w:tmpl w:val="F6248C3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4515D8"/>
    <w:multiLevelType w:val="hybridMultilevel"/>
    <w:tmpl w:val="530ECA9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14448B5"/>
    <w:multiLevelType w:val="hybridMultilevel"/>
    <w:tmpl w:val="B1906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DD5813"/>
    <w:multiLevelType w:val="hybridMultilevel"/>
    <w:tmpl w:val="63A65F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8AC6216"/>
    <w:multiLevelType w:val="hybridMultilevel"/>
    <w:tmpl w:val="544E8F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0764FD"/>
    <w:multiLevelType w:val="hybridMultilevel"/>
    <w:tmpl w:val="FB6CFE0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D204339"/>
    <w:multiLevelType w:val="multilevel"/>
    <w:tmpl w:val="B1405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600CBF"/>
    <w:multiLevelType w:val="hybridMultilevel"/>
    <w:tmpl w:val="C5FE2F54"/>
    <w:lvl w:ilvl="0" w:tplc="3A4AB0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A83CAC"/>
    <w:multiLevelType w:val="hybridMultilevel"/>
    <w:tmpl w:val="C1881F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3FF48E8"/>
    <w:multiLevelType w:val="hybridMultilevel"/>
    <w:tmpl w:val="5440A0F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4CA3A1E"/>
    <w:multiLevelType w:val="hybridMultilevel"/>
    <w:tmpl w:val="A8565A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340438"/>
    <w:multiLevelType w:val="multilevel"/>
    <w:tmpl w:val="C1881F6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CD246E6"/>
    <w:multiLevelType w:val="hybridMultilevel"/>
    <w:tmpl w:val="6E74F22A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00761FC"/>
    <w:multiLevelType w:val="hybridMultilevel"/>
    <w:tmpl w:val="1E9E1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F6605C"/>
    <w:multiLevelType w:val="multilevel"/>
    <w:tmpl w:val="61580916"/>
    <w:lvl w:ilvl="0">
      <w:start w:val="1"/>
      <w:numFmt w:val="decimal"/>
      <w:pStyle w:val="ListParagraph1"/>
      <w:lvlText w:val="%1-"/>
      <w:lvlJc w:val="left"/>
      <w:pPr>
        <w:ind w:left="720" w:hanging="360"/>
      </w:pPr>
      <w:rPr>
        <w:rFonts w:ascii="Times New Roman" w:hAnsi="Times New Roman" w:cs="Nazanin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3AE0719"/>
    <w:multiLevelType w:val="hybridMultilevel"/>
    <w:tmpl w:val="1A9ADA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41B51C6"/>
    <w:multiLevelType w:val="hybridMultilevel"/>
    <w:tmpl w:val="E2E03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21173D"/>
    <w:multiLevelType w:val="hybridMultilevel"/>
    <w:tmpl w:val="525C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0265005"/>
    <w:multiLevelType w:val="hybridMultilevel"/>
    <w:tmpl w:val="5906CC34"/>
    <w:lvl w:ilvl="0" w:tplc="83283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1A5656"/>
    <w:multiLevelType w:val="hybridMultilevel"/>
    <w:tmpl w:val="E85EE6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2D25D34"/>
    <w:multiLevelType w:val="multilevel"/>
    <w:tmpl w:val="85E2A15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E40A1E"/>
    <w:multiLevelType w:val="multilevel"/>
    <w:tmpl w:val="7BF00C82"/>
    <w:lvl w:ilvl="0">
      <w:start w:val="1"/>
      <w:numFmt w:val="arabicAbjad"/>
      <w:pStyle w:val="HeadingAppendix"/>
      <w:lvlText w:val="ضميمه %1 -"/>
      <w:lvlJc w:val="left"/>
      <w:pPr>
        <w:tabs>
          <w:tab w:val="num" w:pos="1418"/>
        </w:tabs>
        <w:ind w:left="432" w:hanging="432"/>
      </w:pPr>
      <w:rPr>
        <w:rFonts w:cs="Times New Roman" w:hint="default"/>
        <w:sz w:val="2"/>
        <w:szCs w:val="28"/>
      </w:rPr>
    </w:lvl>
    <w:lvl w:ilvl="1">
      <w:start w:val="1"/>
      <w:numFmt w:val="decimal"/>
      <w:lvlText w:val="%1-%2-"/>
      <w:lvlJc w:val="left"/>
      <w:pPr>
        <w:tabs>
          <w:tab w:val="num" w:pos="907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-%2-%3-"/>
      <w:lvlJc w:val="left"/>
      <w:pPr>
        <w:tabs>
          <w:tab w:val="num" w:pos="1134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-%3-%4-"/>
      <w:lvlJc w:val="left"/>
      <w:pPr>
        <w:tabs>
          <w:tab w:val="num" w:pos="1247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0">
    <w:nsid w:val="6B9F13BD"/>
    <w:multiLevelType w:val="hybridMultilevel"/>
    <w:tmpl w:val="DCA8A8C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BC953F9"/>
    <w:multiLevelType w:val="hybridMultilevel"/>
    <w:tmpl w:val="31060678"/>
    <w:lvl w:ilvl="0" w:tplc="98A202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FC36F4"/>
    <w:multiLevelType w:val="hybridMultilevel"/>
    <w:tmpl w:val="878A4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DA1262"/>
    <w:multiLevelType w:val="hybridMultilevel"/>
    <w:tmpl w:val="C2AA9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065552"/>
    <w:multiLevelType w:val="hybridMultilevel"/>
    <w:tmpl w:val="84682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444413"/>
    <w:multiLevelType w:val="multilevel"/>
    <w:tmpl w:val="D8E430C2"/>
    <w:lvl w:ilvl="0">
      <w:start w:val="1"/>
      <w:numFmt w:val="decimal"/>
      <w:pStyle w:val="Heading1"/>
      <w:lvlText w:val="فصل %1-"/>
      <w:lvlJc w:val="left"/>
      <w:pPr>
        <w:tabs>
          <w:tab w:val="num" w:pos="2034"/>
        </w:tabs>
        <w:ind w:left="13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-%2-"/>
      <w:lvlJc w:val="left"/>
      <w:pPr>
        <w:tabs>
          <w:tab w:val="num" w:pos="1116"/>
        </w:tabs>
        <w:ind w:left="111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-%2-%3-"/>
      <w:lvlJc w:val="left"/>
      <w:pPr>
        <w:tabs>
          <w:tab w:val="num" w:pos="1134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-%2-%3-%4-"/>
      <w:lvlJc w:val="left"/>
      <w:pPr>
        <w:tabs>
          <w:tab w:val="num" w:pos="1247"/>
        </w:tabs>
        <w:ind w:left="864" w:hanging="86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39"/>
  </w:num>
  <w:num w:numId="2">
    <w:abstractNumId w:val="1"/>
  </w:num>
  <w:num w:numId="3">
    <w:abstractNumId w:val="45"/>
  </w:num>
  <w:num w:numId="4">
    <w:abstractNumId w:val="32"/>
    <w:lvlOverride w:ilvl="0">
      <w:lvl w:ilvl="0">
        <w:start w:val="1"/>
        <w:numFmt w:val="decimal"/>
        <w:pStyle w:val="ListParagraph1"/>
        <w:lvlText w:val="%1-"/>
        <w:lvlJc w:val="left"/>
        <w:pPr>
          <w:ind w:left="720" w:hanging="360"/>
        </w:pPr>
        <w:rPr>
          <w:rFonts w:ascii="Times New Roman" w:hAnsi="Times New Roman" w:cs="Nazanin"/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5">
    <w:abstractNumId w:val="10"/>
  </w:num>
  <w:num w:numId="6">
    <w:abstractNumId w:val="2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2"/>
  </w:num>
  <w:num w:numId="10">
    <w:abstractNumId w:val="19"/>
  </w:num>
  <w:num w:numId="11">
    <w:abstractNumId w:val="7"/>
  </w:num>
  <w:num w:numId="12">
    <w:abstractNumId w:val="11"/>
  </w:num>
  <w:num w:numId="13">
    <w:abstractNumId w:val="44"/>
  </w:num>
  <w:num w:numId="14">
    <w:abstractNumId w:val="9"/>
  </w:num>
  <w:num w:numId="15">
    <w:abstractNumId w:val="28"/>
  </w:num>
  <w:num w:numId="16">
    <w:abstractNumId w:val="36"/>
  </w:num>
  <w:num w:numId="17">
    <w:abstractNumId w:val="31"/>
  </w:num>
  <w:num w:numId="18">
    <w:abstractNumId w:val="34"/>
  </w:num>
  <w:num w:numId="19">
    <w:abstractNumId w:val="42"/>
  </w:num>
  <w:num w:numId="20">
    <w:abstractNumId w:val="15"/>
  </w:num>
  <w:num w:numId="21">
    <w:abstractNumId w:val="20"/>
  </w:num>
  <w:num w:numId="22">
    <w:abstractNumId w:val="18"/>
  </w:num>
  <w:num w:numId="23">
    <w:abstractNumId w:val="17"/>
  </w:num>
  <w:num w:numId="24">
    <w:abstractNumId w:val="22"/>
  </w:num>
  <w:num w:numId="25">
    <w:abstractNumId w:val="26"/>
  </w:num>
  <w:num w:numId="26">
    <w:abstractNumId w:val="6"/>
  </w:num>
  <w:num w:numId="27">
    <w:abstractNumId w:val="41"/>
  </w:num>
  <w:num w:numId="28">
    <w:abstractNumId w:val="35"/>
  </w:num>
  <w:num w:numId="29">
    <w:abstractNumId w:val="3"/>
  </w:num>
  <w:num w:numId="30">
    <w:abstractNumId w:val="43"/>
  </w:num>
  <w:num w:numId="31">
    <w:abstractNumId w:val="37"/>
  </w:num>
  <w:num w:numId="32">
    <w:abstractNumId w:val="21"/>
  </w:num>
  <w:num w:numId="33">
    <w:abstractNumId w:val="5"/>
  </w:num>
  <w:num w:numId="34">
    <w:abstractNumId w:val="33"/>
  </w:num>
  <w:num w:numId="35">
    <w:abstractNumId w:val="38"/>
  </w:num>
  <w:num w:numId="36">
    <w:abstractNumId w:val="24"/>
  </w:num>
  <w:num w:numId="37">
    <w:abstractNumId w:val="4"/>
  </w:num>
  <w:num w:numId="38">
    <w:abstractNumId w:val="29"/>
  </w:num>
  <w:num w:numId="39">
    <w:abstractNumId w:val="23"/>
  </w:num>
  <w:num w:numId="40">
    <w:abstractNumId w:val="13"/>
  </w:num>
  <w:num w:numId="41">
    <w:abstractNumId w:val="40"/>
  </w:num>
  <w:num w:numId="42">
    <w:abstractNumId w:val="30"/>
  </w:num>
  <w:num w:numId="43">
    <w:abstractNumId w:val="16"/>
  </w:num>
  <w:num w:numId="44">
    <w:abstractNumId w:val="0"/>
  </w:num>
  <w:num w:numId="45">
    <w:abstractNumId w:val="27"/>
  </w:num>
  <w:num w:numId="46">
    <w:abstractNumId w:val="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TrueTypeFonts/>
  <w:saveSubset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efaultTableStyle w:val="TableGrid"/>
  <w:drawingGridHorizontalSpacing w:val="120"/>
  <w:displayHorizontalDrawingGridEvery w:val="2"/>
  <w:characterSpacingControl w:val="doNotCompress"/>
  <w:footnotePr>
    <w:numRestart w:val="eachPage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B2IDS2MLU3MTS3MTQyUdpeDU4uLM/DyQApNaAEogFkgsAAAA"/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IEICE Trans Comm&lt;/Style&gt;&lt;LeftDelim&gt;{&lt;/LeftDelim&gt;&lt;RightDelim&gt;}&lt;/RightDelim&gt;&lt;FontName&gt;Arial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rtzdwpf50wrsfqep0phv2p25rwaef5zt252r&quot;&gt;My EndNote Library100&lt;record-ids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7&lt;/item&gt;&lt;item&gt;18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3&lt;/item&gt;&lt;item&gt;37&lt;/item&gt;&lt;item&gt;38&lt;/item&gt;&lt;item&gt;41&lt;/item&gt;&lt;item&gt;42&lt;/item&gt;&lt;item&gt;43&lt;/item&gt;&lt;item&gt;44&lt;/item&gt;&lt;item&gt;45&lt;/item&gt;&lt;item&gt;46&lt;/item&gt;&lt;item&gt;49&lt;/item&gt;&lt;item&gt;50&lt;/item&gt;&lt;item&gt;51&lt;/item&gt;&lt;item&gt;52&lt;/item&gt;&lt;item&gt;53&lt;/item&gt;&lt;item&gt;55&lt;/item&gt;&lt;item&gt;56&lt;/item&gt;&lt;item&gt;57&lt;/item&gt;&lt;item&gt;58&lt;/item&gt;&lt;item&gt;59&lt;/item&gt;&lt;item&gt;60&lt;/item&gt;&lt;item&gt;61&lt;/item&gt;&lt;item&gt;62&lt;/item&gt;&lt;item&gt;63&lt;/item&gt;&lt;item&gt;64&lt;/item&gt;&lt;item&gt;65&lt;/item&gt;&lt;item&gt;66&lt;/item&gt;&lt;item&gt;67&lt;/item&gt;&lt;item&gt;68&lt;/item&gt;&lt;item&gt;69&lt;/item&gt;&lt;item&gt;70&lt;/item&gt;&lt;item&gt;71&lt;/item&gt;&lt;item&gt;72&lt;/item&gt;&lt;item&gt;73&lt;/item&gt;&lt;item&gt;74&lt;/item&gt;&lt;item&gt;75&lt;/item&gt;&lt;item&gt;77&lt;/item&gt;&lt;item&gt;78&lt;/item&gt;&lt;item&gt;79&lt;/item&gt;&lt;item&gt;80&lt;/item&gt;&lt;item&gt;81&lt;/item&gt;&lt;item&gt;85&lt;/item&gt;&lt;item&gt;87&lt;/item&gt;&lt;item&gt;89&lt;/item&gt;&lt;item&gt;90&lt;/item&gt;&lt;item&gt;92&lt;/item&gt;&lt;item&gt;94&lt;/item&gt;&lt;item&gt;98&lt;/item&gt;&lt;item&gt;99&lt;/item&gt;&lt;item&gt;101&lt;/item&gt;&lt;item&gt;102&lt;/item&gt;&lt;item&gt;104&lt;/item&gt;&lt;item&gt;106&lt;/item&gt;&lt;item&gt;109&lt;/item&gt;&lt;item&gt;110&lt;/item&gt;&lt;item&gt;111&lt;/item&gt;&lt;item&gt;112&lt;/item&gt;&lt;item&gt;113&lt;/item&gt;&lt;item&gt;115&lt;/item&gt;&lt;item&gt;116&lt;/item&gt;&lt;item&gt;117&lt;/item&gt;&lt;item&gt;118&lt;/item&gt;&lt;item&gt;119&lt;/item&gt;&lt;item&gt;120&lt;/item&gt;&lt;item&gt;121&lt;/item&gt;&lt;item&gt;122&lt;/item&gt;&lt;/record-ids&gt;&lt;/item&gt;&lt;/Libraries&gt;"/>
  </w:docVars>
  <w:rsids>
    <w:rsidRoot w:val="00880CF4"/>
    <w:rsid w:val="000006BC"/>
    <w:rsid w:val="000017F0"/>
    <w:rsid w:val="00001830"/>
    <w:rsid w:val="00001A32"/>
    <w:rsid w:val="0000207D"/>
    <w:rsid w:val="0000264D"/>
    <w:rsid w:val="00003582"/>
    <w:rsid w:val="00003A00"/>
    <w:rsid w:val="00004080"/>
    <w:rsid w:val="00004094"/>
    <w:rsid w:val="000045CE"/>
    <w:rsid w:val="00004D15"/>
    <w:rsid w:val="00005514"/>
    <w:rsid w:val="000059DF"/>
    <w:rsid w:val="00006281"/>
    <w:rsid w:val="00007C2C"/>
    <w:rsid w:val="00010088"/>
    <w:rsid w:val="00010F46"/>
    <w:rsid w:val="00011076"/>
    <w:rsid w:val="00011185"/>
    <w:rsid w:val="000123F1"/>
    <w:rsid w:val="00012FE9"/>
    <w:rsid w:val="00014A7A"/>
    <w:rsid w:val="00014C34"/>
    <w:rsid w:val="00014EC3"/>
    <w:rsid w:val="00015543"/>
    <w:rsid w:val="0001607F"/>
    <w:rsid w:val="000166B4"/>
    <w:rsid w:val="00016E51"/>
    <w:rsid w:val="00017310"/>
    <w:rsid w:val="00017593"/>
    <w:rsid w:val="00017743"/>
    <w:rsid w:val="00020931"/>
    <w:rsid w:val="00021D67"/>
    <w:rsid w:val="00021DAE"/>
    <w:rsid w:val="00021F46"/>
    <w:rsid w:val="00021FA9"/>
    <w:rsid w:val="000228C5"/>
    <w:rsid w:val="0002294A"/>
    <w:rsid w:val="0002338C"/>
    <w:rsid w:val="000234C8"/>
    <w:rsid w:val="00023EE4"/>
    <w:rsid w:val="00024AAE"/>
    <w:rsid w:val="00025F89"/>
    <w:rsid w:val="00026DA5"/>
    <w:rsid w:val="00026ED7"/>
    <w:rsid w:val="000271B7"/>
    <w:rsid w:val="00027E66"/>
    <w:rsid w:val="00027ED9"/>
    <w:rsid w:val="0003014C"/>
    <w:rsid w:val="000311D3"/>
    <w:rsid w:val="0003128F"/>
    <w:rsid w:val="00032AA6"/>
    <w:rsid w:val="00032DE2"/>
    <w:rsid w:val="00032E55"/>
    <w:rsid w:val="00033455"/>
    <w:rsid w:val="00033DE7"/>
    <w:rsid w:val="00033F34"/>
    <w:rsid w:val="0003445A"/>
    <w:rsid w:val="0003502A"/>
    <w:rsid w:val="00035575"/>
    <w:rsid w:val="00035AC3"/>
    <w:rsid w:val="00035F85"/>
    <w:rsid w:val="000360F5"/>
    <w:rsid w:val="0003754C"/>
    <w:rsid w:val="0003761C"/>
    <w:rsid w:val="00037A0D"/>
    <w:rsid w:val="00037C93"/>
    <w:rsid w:val="00037D75"/>
    <w:rsid w:val="000409BF"/>
    <w:rsid w:val="0004104B"/>
    <w:rsid w:val="00041160"/>
    <w:rsid w:val="00041E28"/>
    <w:rsid w:val="0004276A"/>
    <w:rsid w:val="00042A07"/>
    <w:rsid w:val="00042A65"/>
    <w:rsid w:val="00044294"/>
    <w:rsid w:val="00044409"/>
    <w:rsid w:val="000446D9"/>
    <w:rsid w:val="0004490F"/>
    <w:rsid w:val="0004520E"/>
    <w:rsid w:val="00045CAC"/>
    <w:rsid w:val="00045E45"/>
    <w:rsid w:val="0004717B"/>
    <w:rsid w:val="00047561"/>
    <w:rsid w:val="00050DE2"/>
    <w:rsid w:val="000516D2"/>
    <w:rsid w:val="00051BAD"/>
    <w:rsid w:val="0005210B"/>
    <w:rsid w:val="00052AEB"/>
    <w:rsid w:val="00052B3D"/>
    <w:rsid w:val="000531F0"/>
    <w:rsid w:val="00053776"/>
    <w:rsid w:val="00053845"/>
    <w:rsid w:val="00053F91"/>
    <w:rsid w:val="0005457F"/>
    <w:rsid w:val="000547CE"/>
    <w:rsid w:val="00054E5C"/>
    <w:rsid w:val="00054F6D"/>
    <w:rsid w:val="00055395"/>
    <w:rsid w:val="00055648"/>
    <w:rsid w:val="00055D30"/>
    <w:rsid w:val="000561E9"/>
    <w:rsid w:val="00056B21"/>
    <w:rsid w:val="000572F9"/>
    <w:rsid w:val="0005753A"/>
    <w:rsid w:val="000600BE"/>
    <w:rsid w:val="000601C8"/>
    <w:rsid w:val="000608BC"/>
    <w:rsid w:val="00060F37"/>
    <w:rsid w:val="00061156"/>
    <w:rsid w:val="0006119F"/>
    <w:rsid w:val="00061656"/>
    <w:rsid w:val="000617AC"/>
    <w:rsid w:val="00061FD7"/>
    <w:rsid w:val="00062663"/>
    <w:rsid w:val="0006283A"/>
    <w:rsid w:val="00063362"/>
    <w:rsid w:val="00063DF3"/>
    <w:rsid w:val="00063F17"/>
    <w:rsid w:val="00063FC5"/>
    <w:rsid w:val="0006419E"/>
    <w:rsid w:val="00064262"/>
    <w:rsid w:val="0006473F"/>
    <w:rsid w:val="000651C7"/>
    <w:rsid w:val="00065B5F"/>
    <w:rsid w:val="00065E65"/>
    <w:rsid w:val="0006641D"/>
    <w:rsid w:val="000664C7"/>
    <w:rsid w:val="00066C6D"/>
    <w:rsid w:val="00071B6F"/>
    <w:rsid w:val="000726C5"/>
    <w:rsid w:val="0007351C"/>
    <w:rsid w:val="00073A56"/>
    <w:rsid w:val="0007413F"/>
    <w:rsid w:val="00075EB5"/>
    <w:rsid w:val="0007667A"/>
    <w:rsid w:val="00077034"/>
    <w:rsid w:val="00077116"/>
    <w:rsid w:val="00077125"/>
    <w:rsid w:val="0007730D"/>
    <w:rsid w:val="00077764"/>
    <w:rsid w:val="00077D26"/>
    <w:rsid w:val="0008025F"/>
    <w:rsid w:val="00080802"/>
    <w:rsid w:val="00080C1F"/>
    <w:rsid w:val="00081604"/>
    <w:rsid w:val="000829DF"/>
    <w:rsid w:val="00082EEE"/>
    <w:rsid w:val="00082F80"/>
    <w:rsid w:val="0008391F"/>
    <w:rsid w:val="00083929"/>
    <w:rsid w:val="00084132"/>
    <w:rsid w:val="000843A1"/>
    <w:rsid w:val="00085064"/>
    <w:rsid w:val="000852E6"/>
    <w:rsid w:val="00085898"/>
    <w:rsid w:val="00085937"/>
    <w:rsid w:val="00086281"/>
    <w:rsid w:val="000876AB"/>
    <w:rsid w:val="000879B6"/>
    <w:rsid w:val="00087BEA"/>
    <w:rsid w:val="00087F74"/>
    <w:rsid w:val="000916F9"/>
    <w:rsid w:val="00092522"/>
    <w:rsid w:val="00093980"/>
    <w:rsid w:val="000944E0"/>
    <w:rsid w:val="00094679"/>
    <w:rsid w:val="00095767"/>
    <w:rsid w:val="000965B1"/>
    <w:rsid w:val="0009670E"/>
    <w:rsid w:val="00096737"/>
    <w:rsid w:val="000967DB"/>
    <w:rsid w:val="00097912"/>
    <w:rsid w:val="00097C9A"/>
    <w:rsid w:val="000A083E"/>
    <w:rsid w:val="000A0A00"/>
    <w:rsid w:val="000A0E64"/>
    <w:rsid w:val="000A14DC"/>
    <w:rsid w:val="000A1773"/>
    <w:rsid w:val="000A273E"/>
    <w:rsid w:val="000A2A38"/>
    <w:rsid w:val="000A361A"/>
    <w:rsid w:val="000A36C5"/>
    <w:rsid w:val="000A377C"/>
    <w:rsid w:val="000A4B4C"/>
    <w:rsid w:val="000A504E"/>
    <w:rsid w:val="000A5DC1"/>
    <w:rsid w:val="000A6461"/>
    <w:rsid w:val="000A66CF"/>
    <w:rsid w:val="000A6B45"/>
    <w:rsid w:val="000A6B4D"/>
    <w:rsid w:val="000A6F62"/>
    <w:rsid w:val="000A6F75"/>
    <w:rsid w:val="000A7737"/>
    <w:rsid w:val="000A7816"/>
    <w:rsid w:val="000B0695"/>
    <w:rsid w:val="000B0A13"/>
    <w:rsid w:val="000B115C"/>
    <w:rsid w:val="000B22E4"/>
    <w:rsid w:val="000B265D"/>
    <w:rsid w:val="000B3A09"/>
    <w:rsid w:val="000B3CF0"/>
    <w:rsid w:val="000B3E85"/>
    <w:rsid w:val="000B3ECF"/>
    <w:rsid w:val="000B4A74"/>
    <w:rsid w:val="000B4F7E"/>
    <w:rsid w:val="000B51C2"/>
    <w:rsid w:val="000B5416"/>
    <w:rsid w:val="000B5D55"/>
    <w:rsid w:val="000B6EE0"/>
    <w:rsid w:val="000B7940"/>
    <w:rsid w:val="000B7EDE"/>
    <w:rsid w:val="000C02E7"/>
    <w:rsid w:val="000C0597"/>
    <w:rsid w:val="000C1158"/>
    <w:rsid w:val="000C2653"/>
    <w:rsid w:val="000C29D3"/>
    <w:rsid w:val="000C2A06"/>
    <w:rsid w:val="000C2C83"/>
    <w:rsid w:val="000C47E7"/>
    <w:rsid w:val="000C554B"/>
    <w:rsid w:val="000C56B2"/>
    <w:rsid w:val="000C60E1"/>
    <w:rsid w:val="000C636C"/>
    <w:rsid w:val="000C6ABA"/>
    <w:rsid w:val="000C6F8B"/>
    <w:rsid w:val="000C7052"/>
    <w:rsid w:val="000C707F"/>
    <w:rsid w:val="000C74F0"/>
    <w:rsid w:val="000D06DE"/>
    <w:rsid w:val="000D0B2E"/>
    <w:rsid w:val="000D0D50"/>
    <w:rsid w:val="000D1460"/>
    <w:rsid w:val="000D1EC8"/>
    <w:rsid w:val="000D20F9"/>
    <w:rsid w:val="000D22FC"/>
    <w:rsid w:val="000D46B3"/>
    <w:rsid w:val="000D518A"/>
    <w:rsid w:val="000D527E"/>
    <w:rsid w:val="000D5F1B"/>
    <w:rsid w:val="000D651E"/>
    <w:rsid w:val="000D6611"/>
    <w:rsid w:val="000D6AAC"/>
    <w:rsid w:val="000D7088"/>
    <w:rsid w:val="000D7151"/>
    <w:rsid w:val="000D7F86"/>
    <w:rsid w:val="000E0743"/>
    <w:rsid w:val="000E07F8"/>
    <w:rsid w:val="000E0BEC"/>
    <w:rsid w:val="000E0E8F"/>
    <w:rsid w:val="000E1499"/>
    <w:rsid w:val="000E280F"/>
    <w:rsid w:val="000E2A7F"/>
    <w:rsid w:val="000E2AC5"/>
    <w:rsid w:val="000E2C8F"/>
    <w:rsid w:val="000E2E1B"/>
    <w:rsid w:val="000E31EA"/>
    <w:rsid w:val="000E3510"/>
    <w:rsid w:val="000E385D"/>
    <w:rsid w:val="000E46CA"/>
    <w:rsid w:val="000E47EA"/>
    <w:rsid w:val="000E51BA"/>
    <w:rsid w:val="000E52CB"/>
    <w:rsid w:val="000E59B6"/>
    <w:rsid w:val="000E64FB"/>
    <w:rsid w:val="000E6B6B"/>
    <w:rsid w:val="000E6F84"/>
    <w:rsid w:val="000E6FB5"/>
    <w:rsid w:val="000E7FC4"/>
    <w:rsid w:val="000F0637"/>
    <w:rsid w:val="000F0A48"/>
    <w:rsid w:val="000F1903"/>
    <w:rsid w:val="000F1B8C"/>
    <w:rsid w:val="000F293C"/>
    <w:rsid w:val="000F2AA5"/>
    <w:rsid w:val="000F38E4"/>
    <w:rsid w:val="000F49F9"/>
    <w:rsid w:val="000F4CB0"/>
    <w:rsid w:val="000F5440"/>
    <w:rsid w:val="000F5485"/>
    <w:rsid w:val="000F571E"/>
    <w:rsid w:val="000F624E"/>
    <w:rsid w:val="000F796F"/>
    <w:rsid w:val="001005AD"/>
    <w:rsid w:val="0010068A"/>
    <w:rsid w:val="001008E6"/>
    <w:rsid w:val="00100E0B"/>
    <w:rsid w:val="0010184D"/>
    <w:rsid w:val="00101AA8"/>
    <w:rsid w:val="00102651"/>
    <w:rsid w:val="001029B4"/>
    <w:rsid w:val="0010378E"/>
    <w:rsid w:val="00104087"/>
    <w:rsid w:val="001042E9"/>
    <w:rsid w:val="00104D13"/>
    <w:rsid w:val="00105183"/>
    <w:rsid w:val="001052AB"/>
    <w:rsid w:val="0010530D"/>
    <w:rsid w:val="00105875"/>
    <w:rsid w:val="00105CD6"/>
    <w:rsid w:val="0010600B"/>
    <w:rsid w:val="00106AAD"/>
    <w:rsid w:val="00106D0B"/>
    <w:rsid w:val="00107169"/>
    <w:rsid w:val="001071C9"/>
    <w:rsid w:val="00107D45"/>
    <w:rsid w:val="00107EC5"/>
    <w:rsid w:val="0011099A"/>
    <w:rsid w:val="001124E6"/>
    <w:rsid w:val="00112605"/>
    <w:rsid w:val="00113464"/>
    <w:rsid w:val="00113FE4"/>
    <w:rsid w:val="00114870"/>
    <w:rsid w:val="00114888"/>
    <w:rsid w:val="00115727"/>
    <w:rsid w:val="00115C9F"/>
    <w:rsid w:val="00115F0F"/>
    <w:rsid w:val="00115FB3"/>
    <w:rsid w:val="00116297"/>
    <w:rsid w:val="00116EAB"/>
    <w:rsid w:val="00117123"/>
    <w:rsid w:val="00117A8D"/>
    <w:rsid w:val="00120B9B"/>
    <w:rsid w:val="001221F7"/>
    <w:rsid w:val="00123E11"/>
    <w:rsid w:val="00123F14"/>
    <w:rsid w:val="00124180"/>
    <w:rsid w:val="00124216"/>
    <w:rsid w:val="00125223"/>
    <w:rsid w:val="00126B0C"/>
    <w:rsid w:val="00127052"/>
    <w:rsid w:val="0012714D"/>
    <w:rsid w:val="001275EB"/>
    <w:rsid w:val="00127B74"/>
    <w:rsid w:val="00127DA2"/>
    <w:rsid w:val="001300E9"/>
    <w:rsid w:val="0013066F"/>
    <w:rsid w:val="001306DF"/>
    <w:rsid w:val="001310CA"/>
    <w:rsid w:val="00131290"/>
    <w:rsid w:val="0013140A"/>
    <w:rsid w:val="00131C5C"/>
    <w:rsid w:val="00131E8D"/>
    <w:rsid w:val="00132431"/>
    <w:rsid w:val="001333C7"/>
    <w:rsid w:val="00133F58"/>
    <w:rsid w:val="0013409A"/>
    <w:rsid w:val="0013423A"/>
    <w:rsid w:val="00134ACD"/>
    <w:rsid w:val="00134B38"/>
    <w:rsid w:val="00134B7F"/>
    <w:rsid w:val="00135ACC"/>
    <w:rsid w:val="00135B21"/>
    <w:rsid w:val="00135EF3"/>
    <w:rsid w:val="0013733F"/>
    <w:rsid w:val="0013744C"/>
    <w:rsid w:val="0013782F"/>
    <w:rsid w:val="001403CF"/>
    <w:rsid w:val="0014176F"/>
    <w:rsid w:val="00141A02"/>
    <w:rsid w:val="00141BC4"/>
    <w:rsid w:val="00142FFB"/>
    <w:rsid w:val="001431D7"/>
    <w:rsid w:val="00143462"/>
    <w:rsid w:val="00143DDC"/>
    <w:rsid w:val="0014429F"/>
    <w:rsid w:val="001447C4"/>
    <w:rsid w:val="00144892"/>
    <w:rsid w:val="001448B2"/>
    <w:rsid w:val="00145145"/>
    <w:rsid w:val="00145494"/>
    <w:rsid w:val="001465EF"/>
    <w:rsid w:val="00146C3D"/>
    <w:rsid w:val="00147331"/>
    <w:rsid w:val="00147367"/>
    <w:rsid w:val="001500F9"/>
    <w:rsid w:val="00150139"/>
    <w:rsid w:val="00150B14"/>
    <w:rsid w:val="00151109"/>
    <w:rsid w:val="001512AA"/>
    <w:rsid w:val="00151475"/>
    <w:rsid w:val="001521C4"/>
    <w:rsid w:val="001521C7"/>
    <w:rsid w:val="00152B70"/>
    <w:rsid w:val="0015330E"/>
    <w:rsid w:val="001534D3"/>
    <w:rsid w:val="001534DF"/>
    <w:rsid w:val="001537CB"/>
    <w:rsid w:val="00154460"/>
    <w:rsid w:val="00154717"/>
    <w:rsid w:val="00154C39"/>
    <w:rsid w:val="00154D79"/>
    <w:rsid w:val="00154FA8"/>
    <w:rsid w:val="0015554B"/>
    <w:rsid w:val="001557FE"/>
    <w:rsid w:val="00155CCE"/>
    <w:rsid w:val="00155EA5"/>
    <w:rsid w:val="00156254"/>
    <w:rsid w:val="00157D02"/>
    <w:rsid w:val="00157EF8"/>
    <w:rsid w:val="001618DD"/>
    <w:rsid w:val="00161D8A"/>
    <w:rsid w:val="00161EA3"/>
    <w:rsid w:val="00161F2C"/>
    <w:rsid w:val="001620AE"/>
    <w:rsid w:val="00163031"/>
    <w:rsid w:val="00163DD6"/>
    <w:rsid w:val="001644BB"/>
    <w:rsid w:val="001656B9"/>
    <w:rsid w:val="0016693D"/>
    <w:rsid w:val="00166AEA"/>
    <w:rsid w:val="0016705B"/>
    <w:rsid w:val="0016743F"/>
    <w:rsid w:val="0016748C"/>
    <w:rsid w:val="00170028"/>
    <w:rsid w:val="001704B8"/>
    <w:rsid w:val="00170989"/>
    <w:rsid w:val="00170A33"/>
    <w:rsid w:val="00171626"/>
    <w:rsid w:val="00171DF4"/>
    <w:rsid w:val="001723D7"/>
    <w:rsid w:val="0017252F"/>
    <w:rsid w:val="00172CA6"/>
    <w:rsid w:val="00172D90"/>
    <w:rsid w:val="00172E09"/>
    <w:rsid w:val="00173695"/>
    <w:rsid w:val="0017381D"/>
    <w:rsid w:val="00173C06"/>
    <w:rsid w:val="001740D1"/>
    <w:rsid w:val="001749E4"/>
    <w:rsid w:val="00174A8C"/>
    <w:rsid w:val="00174B9A"/>
    <w:rsid w:val="00174BCF"/>
    <w:rsid w:val="00174BE9"/>
    <w:rsid w:val="00175031"/>
    <w:rsid w:val="001754DA"/>
    <w:rsid w:val="001757D4"/>
    <w:rsid w:val="00175E34"/>
    <w:rsid w:val="0017768C"/>
    <w:rsid w:val="00177AAC"/>
    <w:rsid w:val="00177FDA"/>
    <w:rsid w:val="00180769"/>
    <w:rsid w:val="00180FEA"/>
    <w:rsid w:val="00181CE0"/>
    <w:rsid w:val="00181D18"/>
    <w:rsid w:val="00182283"/>
    <w:rsid w:val="00182EF0"/>
    <w:rsid w:val="00183361"/>
    <w:rsid w:val="00183D78"/>
    <w:rsid w:val="00183F9C"/>
    <w:rsid w:val="001841B3"/>
    <w:rsid w:val="00184683"/>
    <w:rsid w:val="00184831"/>
    <w:rsid w:val="00184848"/>
    <w:rsid w:val="00184C91"/>
    <w:rsid w:val="00186CD0"/>
    <w:rsid w:val="00187273"/>
    <w:rsid w:val="00187557"/>
    <w:rsid w:val="00187AE5"/>
    <w:rsid w:val="00187C11"/>
    <w:rsid w:val="0019067D"/>
    <w:rsid w:val="00190C9D"/>
    <w:rsid w:val="00190E47"/>
    <w:rsid w:val="00191778"/>
    <w:rsid w:val="0019206A"/>
    <w:rsid w:val="00192573"/>
    <w:rsid w:val="00193703"/>
    <w:rsid w:val="00193B0A"/>
    <w:rsid w:val="00193F51"/>
    <w:rsid w:val="00194E1E"/>
    <w:rsid w:val="001954CA"/>
    <w:rsid w:val="00195C6F"/>
    <w:rsid w:val="00196A76"/>
    <w:rsid w:val="00196D1E"/>
    <w:rsid w:val="00197400"/>
    <w:rsid w:val="001A0C36"/>
    <w:rsid w:val="001A13ED"/>
    <w:rsid w:val="001A1901"/>
    <w:rsid w:val="001A2B2C"/>
    <w:rsid w:val="001A2B8D"/>
    <w:rsid w:val="001A2FA7"/>
    <w:rsid w:val="001A3137"/>
    <w:rsid w:val="001A31B5"/>
    <w:rsid w:val="001A34A9"/>
    <w:rsid w:val="001A4143"/>
    <w:rsid w:val="001A4423"/>
    <w:rsid w:val="001A44EA"/>
    <w:rsid w:val="001A5200"/>
    <w:rsid w:val="001A561E"/>
    <w:rsid w:val="001A577A"/>
    <w:rsid w:val="001A588C"/>
    <w:rsid w:val="001A5893"/>
    <w:rsid w:val="001A58E6"/>
    <w:rsid w:val="001A5A44"/>
    <w:rsid w:val="001A5B12"/>
    <w:rsid w:val="001A5B59"/>
    <w:rsid w:val="001A5E27"/>
    <w:rsid w:val="001A6353"/>
    <w:rsid w:val="001A65D6"/>
    <w:rsid w:val="001A6A7B"/>
    <w:rsid w:val="001A6D21"/>
    <w:rsid w:val="001A6DDA"/>
    <w:rsid w:val="001A7AF1"/>
    <w:rsid w:val="001A7BCE"/>
    <w:rsid w:val="001B040C"/>
    <w:rsid w:val="001B055E"/>
    <w:rsid w:val="001B100A"/>
    <w:rsid w:val="001B291E"/>
    <w:rsid w:val="001B2E91"/>
    <w:rsid w:val="001B3096"/>
    <w:rsid w:val="001B349D"/>
    <w:rsid w:val="001B37A1"/>
    <w:rsid w:val="001B38BF"/>
    <w:rsid w:val="001B392C"/>
    <w:rsid w:val="001B41E1"/>
    <w:rsid w:val="001B44F4"/>
    <w:rsid w:val="001B539D"/>
    <w:rsid w:val="001B620F"/>
    <w:rsid w:val="001B6B5D"/>
    <w:rsid w:val="001B775B"/>
    <w:rsid w:val="001B7CAB"/>
    <w:rsid w:val="001C0298"/>
    <w:rsid w:val="001C16D6"/>
    <w:rsid w:val="001C181A"/>
    <w:rsid w:val="001C20B3"/>
    <w:rsid w:val="001C2805"/>
    <w:rsid w:val="001C2BB9"/>
    <w:rsid w:val="001C2FD5"/>
    <w:rsid w:val="001C3060"/>
    <w:rsid w:val="001C38BB"/>
    <w:rsid w:val="001C3F77"/>
    <w:rsid w:val="001C414E"/>
    <w:rsid w:val="001C4679"/>
    <w:rsid w:val="001C51F0"/>
    <w:rsid w:val="001C546A"/>
    <w:rsid w:val="001C5963"/>
    <w:rsid w:val="001C5B93"/>
    <w:rsid w:val="001C62AE"/>
    <w:rsid w:val="001C7203"/>
    <w:rsid w:val="001C73F2"/>
    <w:rsid w:val="001C7535"/>
    <w:rsid w:val="001D1293"/>
    <w:rsid w:val="001D15EB"/>
    <w:rsid w:val="001D21D9"/>
    <w:rsid w:val="001D38CA"/>
    <w:rsid w:val="001D395A"/>
    <w:rsid w:val="001D3FBD"/>
    <w:rsid w:val="001D4376"/>
    <w:rsid w:val="001D4611"/>
    <w:rsid w:val="001D493D"/>
    <w:rsid w:val="001D4D77"/>
    <w:rsid w:val="001D5A2A"/>
    <w:rsid w:val="001D5D6A"/>
    <w:rsid w:val="001D6058"/>
    <w:rsid w:val="001D60D4"/>
    <w:rsid w:val="001D735A"/>
    <w:rsid w:val="001D7979"/>
    <w:rsid w:val="001D7C4D"/>
    <w:rsid w:val="001E0AF0"/>
    <w:rsid w:val="001E2BC5"/>
    <w:rsid w:val="001E2BD7"/>
    <w:rsid w:val="001E3435"/>
    <w:rsid w:val="001E3BDA"/>
    <w:rsid w:val="001E3D7A"/>
    <w:rsid w:val="001E6F11"/>
    <w:rsid w:val="001E7030"/>
    <w:rsid w:val="001E7AA4"/>
    <w:rsid w:val="001F05B0"/>
    <w:rsid w:val="001F0810"/>
    <w:rsid w:val="001F0E07"/>
    <w:rsid w:val="001F117B"/>
    <w:rsid w:val="001F1509"/>
    <w:rsid w:val="001F1BD1"/>
    <w:rsid w:val="001F1CD5"/>
    <w:rsid w:val="001F1DB7"/>
    <w:rsid w:val="001F1EFD"/>
    <w:rsid w:val="001F2F6D"/>
    <w:rsid w:val="001F362B"/>
    <w:rsid w:val="001F3AAF"/>
    <w:rsid w:val="001F4F3E"/>
    <w:rsid w:val="001F56AD"/>
    <w:rsid w:val="001F5804"/>
    <w:rsid w:val="001F5F5B"/>
    <w:rsid w:val="001F6674"/>
    <w:rsid w:val="001F7233"/>
    <w:rsid w:val="00200281"/>
    <w:rsid w:val="00201555"/>
    <w:rsid w:val="00201A34"/>
    <w:rsid w:val="00201C49"/>
    <w:rsid w:val="00201E30"/>
    <w:rsid w:val="0020430C"/>
    <w:rsid w:val="00204766"/>
    <w:rsid w:val="00204BDC"/>
    <w:rsid w:val="00204DCE"/>
    <w:rsid w:val="00204F57"/>
    <w:rsid w:val="0020565D"/>
    <w:rsid w:val="002062A6"/>
    <w:rsid w:val="0020641B"/>
    <w:rsid w:val="002068AA"/>
    <w:rsid w:val="0020739A"/>
    <w:rsid w:val="0020769F"/>
    <w:rsid w:val="00210027"/>
    <w:rsid w:val="00211371"/>
    <w:rsid w:val="002113D6"/>
    <w:rsid w:val="002117AC"/>
    <w:rsid w:val="00211E8C"/>
    <w:rsid w:val="00212610"/>
    <w:rsid w:val="00212706"/>
    <w:rsid w:val="00212EDB"/>
    <w:rsid w:val="00213560"/>
    <w:rsid w:val="002137C1"/>
    <w:rsid w:val="00213F5E"/>
    <w:rsid w:val="00213FFA"/>
    <w:rsid w:val="0021400D"/>
    <w:rsid w:val="002149D5"/>
    <w:rsid w:val="00216A18"/>
    <w:rsid w:val="00217233"/>
    <w:rsid w:val="002172ED"/>
    <w:rsid w:val="0021767B"/>
    <w:rsid w:val="0021768E"/>
    <w:rsid w:val="00217D93"/>
    <w:rsid w:val="002202E2"/>
    <w:rsid w:val="002204E5"/>
    <w:rsid w:val="00220578"/>
    <w:rsid w:val="00220779"/>
    <w:rsid w:val="00220B1A"/>
    <w:rsid w:val="00220E46"/>
    <w:rsid w:val="00221941"/>
    <w:rsid w:val="00221EAA"/>
    <w:rsid w:val="00222121"/>
    <w:rsid w:val="00223395"/>
    <w:rsid w:val="002247ED"/>
    <w:rsid w:val="00224B20"/>
    <w:rsid w:val="00224B78"/>
    <w:rsid w:val="00224C95"/>
    <w:rsid w:val="002252AB"/>
    <w:rsid w:val="002262CC"/>
    <w:rsid w:val="00226BFF"/>
    <w:rsid w:val="00227F17"/>
    <w:rsid w:val="002301E8"/>
    <w:rsid w:val="002307AD"/>
    <w:rsid w:val="00230C19"/>
    <w:rsid w:val="002312D4"/>
    <w:rsid w:val="00231680"/>
    <w:rsid w:val="00231F98"/>
    <w:rsid w:val="00232707"/>
    <w:rsid w:val="00232723"/>
    <w:rsid w:val="002335AB"/>
    <w:rsid w:val="002347DB"/>
    <w:rsid w:val="002354B6"/>
    <w:rsid w:val="00235B6A"/>
    <w:rsid w:val="00236641"/>
    <w:rsid w:val="0023791E"/>
    <w:rsid w:val="00240624"/>
    <w:rsid w:val="00240CF4"/>
    <w:rsid w:val="00241D01"/>
    <w:rsid w:val="0024248B"/>
    <w:rsid w:val="00242579"/>
    <w:rsid w:val="00242645"/>
    <w:rsid w:val="00242ACE"/>
    <w:rsid w:val="00243567"/>
    <w:rsid w:val="002447B1"/>
    <w:rsid w:val="00246EE5"/>
    <w:rsid w:val="00247B5D"/>
    <w:rsid w:val="00247DE3"/>
    <w:rsid w:val="00250234"/>
    <w:rsid w:val="002504FD"/>
    <w:rsid w:val="0025061C"/>
    <w:rsid w:val="00250D93"/>
    <w:rsid w:val="00250FBE"/>
    <w:rsid w:val="002511F2"/>
    <w:rsid w:val="0025155E"/>
    <w:rsid w:val="002517E5"/>
    <w:rsid w:val="00251BE1"/>
    <w:rsid w:val="0025223A"/>
    <w:rsid w:val="00252453"/>
    <w:rsid w:val="0025292E"/>
    <w:rsid w:val="00252B86"/>
    <w:rsid w:val="0025342F"/>
    <w:rsid w:val="0025349D"/>
    <w:rsid w:val="0025356D"/>
    <w:rsid w:val="002539E9"/>
    <w:rsid w:val="00253E6D"/>
    <w:rsid w:val="00254065"/>
    <w:rsid w:val="002541B6"/>
    <w:rsid w:val="002542F7"/>
    <w:rsid w:val="00254A14"/>
    <w:rsid w:val="002554FE"/>
    <w:rsid w:val="00256238"/>
    <w:rsid w:val="00256AE7"/>
    <w:rsid w:val="00256B27"/>
    <w:rsid w:val="00256BF1"/>
    <w:rsid w:val="00260544"/>
    <w:rsid w:val="00260C2A"/>
    <w:rsid w:val="0026174B"/>
    <w:rsid w:val="00261B91"/>
    <w:rsid w:val="00261B99"/>
    <w:rsid w:val="00262185"/>
    <w:rsid w:val="002629CC"/>
    <w:rsid w:val="00262DC3"/>
    <w:rsid w:val="00263228"/>
    <w:rsid w:val="00263287"/>
    <w:rsid w:val="002648B2"/>
    <w:rsid w:val="002650B8"/>
    <w:rsid w:val="002653CD"/>
    <w:rsid w:val="002677B3"/>
    <w:rsid w:val="002679FF"/>
    <w:rsid w:val="00267C11"/>
    <w:rsid w:val="0027004D"/>
    <w:rsid w:val="00270503"/>
    <w:rsid w:val="0027068C"/>
    <w:rsid w:val="00271644"/>
    <w:rsid w:val="00271708"/>
    <w:rsid w:val="00271B67"/>
    <w:rsid w:val="002727B0"/>
    <w:rsid w:val="0027330D"/>
    <w:rsid w:val="002757BF"/>
    <w:rsid w:val="00275878"/>
    <w:rsid w:val="00276BBB"/>
    <w:rsid w:val="0027776A"/>
    <w:rsid w:val="00280423"/>
    <w:rsid w:val="00280F35"/>
    <w:rsid w:val="00281335"/>
    <w:rsid w:val="002817ED"/>
    <w:rsid w:val="00281973"/>
    <w:rsid w:val="00281A3D"/>
    <w:rsid w:val="00282701"/>
    <w:rsid w:val="00282711"/>
    <w:rsid w:val="002834AB"/>
    <w:rsid w:val="00283570"/>
    <w:rsid w:val="00283F39"/>
    <w:rsid w:val="00283F62"/>
    <w:rsid w:val="00284451"/>
    <w:rsid w:val="00284892"/>
    <w:rsid w:val="0028546F"/>
    <w:rsid w:val="00285591"/>
    <w:rsid w:val="0028660C"/>
    <w:rsid w:val="00286870"/>
    <w:rsid w:val="00286C9B"/>
    <w:rsid w:val="00286FDB"/>
    <w:rsid w:val="002879AC"/>
    <w:rsid w:val="00290290"/>
    <w:rsid w:val="00290B87"/>
    <w:rsid w:val="00290C52"/>
    <w:rsid w:val="002910D6"/>
    <w:rsid w:val="00291465"/>
    <w:rsid w:val="00291538"/>
    <w:rsid w:val="00291623"/>
    <w:rsid w:val="00292423"/>
    <w:rsid w:val="00292F62"/>
    <w:rsid w:val="00293CD2"/>
    <w:rsid w:val="00294131"/>
    <w:rsid w:val="00294457"/>
    <w:rsid w:val="00294904"/>
    <w:rsid w:val="00294C20"/>
    <w:rsid w:val="00294F1D"/>
    <w:rsid w:val="0029599E"/>
    <w:rsid w:val="002A0406"/>
    <w:rsid w:val="002A0469"/>
    <w:rsid w:val="002A0650"/>
    <w:rsid w:val="002A1754"/>
    <w:rsid w:val="002A3B81"/>
    <w:rsid w:val="002A3E43"/>
    <w:rsid w:val="002A4674"/>
    <w:rsid w:val="002A52A1"/>
    <w:rsid w:val="002A5644"/>
    <w:rsid w:val="002A5F21"/>
    <w:rsid w:val="002A6487"/>
    <w:rsid w:val="002A75DB"/>
    <w:rsid w:val="002B0C33"/>
    <w:rsid w:val="002B0FC3"/>
    <w:rsid w:val="002B1586"/>
    <w:rsid w:val="002B15FC"/>
    <w:rsid w:val="002B21CE"/>
    <w:rsid w:val="002B23A4"/>
    <w:rsid w:val="002B2F22"/>
    <w:rsid w:val="002B2F92"/>
    <w:rsid w:val="002B3203"/>
    <w:rsid w:val="002B50E9"/>
    <w:rsid w:val="002B5381"/>
    <w:rsid w:val="002B63AA"/>
    <w:rsid w:val="002B64D4"/>
    <w:rsid w:val="002B6575"/>
    <w:rsid w:val="002B6A56"/>
    <w:rsid w:val="002B7070"/>
    <w:rsid w:val="002B7212"/>
    <w:rsid w:val="002B7771"/>
    <w:rsid w:val="002B77A4"/>
    <w:rsid w:val="002B7A88"/>
    <w:rsid w:val="002C0530"/>
    <w:rsid w:val="002C1CC3"/>
    <w:rsid w:val="002C1E56"/>
    <w:rsid w:val="002C3341"/>
    <w:rsid w:val="002C334D"/>
    <w:rsid w:val="002C3520"/>
    <w:rsid w:val="002C3D6E"/>
    <w:rsid w:val="002C41D4"/>
    <w:rsid w:val="002C478D"/>
    <w:rsid w:val="002C4915"/>
    <w:rsid w:val="002C4D0A"/>
    <w:rsid w:val="002C55E0"/>
    <w:rsid w:val="002C5E48"/>
    <w:rsid w:val="002C6480"/>
    <w:rsid w:val="002C65FD"/>
    <w:rsid w:val="002C67CE"/>
    <w:rsid w:val="002C6E95"/>
    <w:rsid w:val="002C72E9"/>
    <w:rsid w:val="002C7C91"/>
    <w:rsid w:val="002C7DC3"/>
    <w:rsid w:val="002D00DA"/>
    <w:rsid w:val="002D0804"/>
    <w:rsid w:val="002D086E"/>
    <w:rsid w:val="002D0ABC"/>
    <w:rsid w:val="002D0FEE"/>
    <w:rsid w:val="002D145E"/>
    <w:rsid w:val="002D24E3"/>
    <w:rsid w:val="002D2B99"/>
    <w:rsid w:val="002D33D6"/>
    <w:rsid w:val="002D5375"/>
    <w:rsid w:val="002D743B"/>
    <w:rsid w:val="002D7FEA"/>
    <w:rsid w:val="002E06CF"/>
    <w:rsid w:val="002E180B"/>
    <w:rsid w:val="002E2BC6"/>
    <w:rsid w:val="002E3168"/>
    <w:rsid w:val="002E3244"/>
    <w:rsid w:val="002E3821"/>
    <w:rsid w:val="002E4228"/>
    <w:rsid w:val="002E4BF2"/>
    <w:rsid w:val="002E5405"/>
    <w:rsid w:val="002E5703"/>
    <w:rsid w:val="002E5B1A"/>
    <w:rsid w:val="002E5DC7"/>
    <w:rsid w:val="002E64DD"/>
    <w:rsid w:val="002E6E6A"/>
    <w:rsid w:val="002E7086"/>
    <w:rsid w:val="002E7114"/>
    <w:rsid w:val="002E771E"/>
    <w:rsid w:val="002E7905"/>
    <w:rsid w:val="002F01D4"/>
    <w:rsid w:val="002F07EA"/>
    <w:rsid w:val="002F08C9"/>
    <w:rsid w:val="002F0A82"/>
    <w:rsid w:val="002F1517"/>
    <w:rsid w:val="002F2089"/>
    <w:rsid w:val="002F20DF"/>
    <w:rsid w:val="002F21C0"/>
    <w:rsid w:val="002F3FEC"/>
    <w:rsid w:val="002F4DC3"/>
    <w:rsid w:val="002F52C7"/>
    <w:rsid w:val="002F5FFC"/>
    <w:rsid w:val="002F65D7"/>
    <w:rsid w:val="002F6912"/>
    <w:rsid w:val="002F6B4B"/>
    <w:rsid w:val="002F7582"/>
    <w:rsid w:val="002F7F77"/>
    <w:rsid w:val="0030139B"/>
    <w:rsid w:val="00301E37"/>
    <w:rsid w:val="00302083"/>
    <w:rsid w:val="0030357E"/>
    <w:rsid w:val="00303871"/>
    <w:rsid w:val="00303A0A"/>
    <w:rsid w:val="00303EF1"/>
    <w:rsid w:val="0030419E"/>
    <w:rsid w:val="00304C05"/>
    <w:rsid w:val="00305058"/>
    <w:rsid w:val="003058A5"/>
    <w:rsid w:val="00305BD0"/>
    <w:rsid w:val="0030608E"/>
    <w:rsid w:val="003065B9"/>
    <w:rsid w:val="00306CC3"/>
    <w:rsid w:val="00306E05"/>
    <w:rsid w:val="003079FC"/>
    <w:rsid w:val="00310743"/>
    <w:rsid w:val="00310ED2"/>
    <w:rsid w:val="00311185"/>
    <w:rsid w:val="003113A9"/>
    <w:rsid w:val="00311457"/>
    <w:rsid w:val="0031221B"/>
    <w:rsid w:val="0031286D"/>
    <w:rsid w:val="00312A7A"/>
    <w:rsid w:val="00313C03"/>
    <w:rsid w:val="003147F6"/>
    <w:rsid w:val="00314B7D"/>
    <w:rsid w:val="00314D6F"/>
    <w:rsid w:val="00314F29"/>
    <w:rsid w:val="00315B4B"/>
    <w:rsid w:val="00315DB5"/>
    <w:rsid w:val="00315FF2"/>
    <w:rsid w:val="003166D2"/>
    <w:rsid w:val="00316F43"/>
    <w:rsid w:val="003170DD"/>
    <w:rsid w:val="00317836"/>
    <w:rsid w:val="00317B14"/>
    <w:rsid w:val="00317C40"/>
    <w:rsid w:val="00317E7A"/>
    <w:rsid w:val="0032067E"/>
    <w:rsid w:val="003207D0"/>
    <w:rsid w:val="003207EC"/>
    <w:rsid w:val="00320D12"/>
    <w:rsid w:val="003211BF"/>
    <w:rsid w:val="00321246"/>
    <w:rsid w:val="003212A2"/>
    <w:rsid w:val="003215AF"/>
    <w:rsid w:val="00321618"/>
    <w:rsid w:val="00321B9F"/>
    <w:rsid w:val="00321F4A"/>
    <w:rsid w:val="00321FEF"/>
    <w:rsid w:val="00323860"/>
    <w:rsid w:val="0032410E"/>
    <w:rsid w:val="00324165"/>
    <w:rsid w:val="00324B6E"/>
    <w:rsid w:val="00324BCD"/>
    <w:rsid w:val="00325677"/>
    <w:rsid w:val="003267A6"/>
    <w:rsid w:val="00326BD2"/>
    <w:rsid w:val="003305C3"/>
    <w:rsid w:val="003306B8"/>
    <w:rsid w:val="00330786"/>
    <w:rsid w:val="00330A31"/>
    <w:rsid w:val="00330DC5"/>
    <w:rsid w:val="003315A8"/>
    <w:rsid w:val="00331792"/>
    <w:rsid w:val="00332543"/>
    <w:rsid w:val="0033285C"/>
    <w:rsid w:val="00332B10"/>
    <w:rsid w:val="003335AB"/>
    <w:rsid w:val="00334476"/>
    <w:rsid w:val="00335660"/>
    <w:rsid w:val="00335790"/>
    <w:rsid w:val="003364AF"/>
    <w:rsid w:val="0033699C"/>
    <w:rsid w:val="00337A2E"/>
    <w:rsid w:val="00337D25"/>
    <w:rsid w:val="0034041A"/>
    <w:rsid w:val="00340C7A"/>
    <w:rsid w:val="003417A9"/>
    <w:rsid w:val="0034292F"/>
    <w:rsid w:val="00343131"/>
    <w:rsid w:val="0034325E"/>
    <w:rsid w:val="00343389"/>
    <w:rsid w:val="00343518"/>
    <w:rsid w:val="00343564"/>
    <w:rsid w:val="00343BC5"/>
    <w:rsid w:val="00343CA7"/>
    <w:rsid w:val="00343FC8"/>
    <w:rsid w:val="0034403A"/>
    <w:rsid w:val="00344927"/>
    <w:rsid w:val="00344B9D"/>
    <w:rsid w:val="00344E2F"/>
    <w:rsid w:val="00344E4D"/>
    <w:rsid w:val="003453AC"/>
    <w:rsid w:val="003455DF"/>
    <w:rsid w:val="00345903"/>
    <w:rsid w:val="00346BD4"/>
    <w:rsid w:val="00346D4D"/>
    <w:rsid w:val="00347623"/>
    <w:rsid w:val="003476A2"/>
    <w:rsid w:val="00351415"/>
    <w:rsid w:val="0035255D"/>
    <w:rsid w:val="0035386E"/>
    <w:rsid w:val="003538B6"/>
    <w:rsid w:val="00353E6D"/>
    <w:rsid w:val="00353FA6"/>
    <w:rsid w:val="003555C3"/>
    <w:rsid w:val="003557F8"/>
    <w:rsid w:val="003560A2"/>
    <w:rsid w:val="003566F2"/>
    <w:rsid w:val="00356968"/>
    <w:rsid w:val="00356C91"/>
    <w:rsid w:val="00357665"/>
    <w:rsid w:val="003578E1"/>
    <w:rsid w:val="00357BAE"/>
    <w:rsid w:val="00357DF1"/>
    <w:rsid w:val="00357F7B"/>
    <w:rsid w:val="00357F90"/>
    <w:rsid w:val="00360402"/>
    <w:rsid w:val="00361B69"/>
    <w:rsid w:val="00361F85"/>
    <w:rsid w:val="00362624"/>
    <w:rsid w:val="00362662"/>
    <w:rsid w:val="00362711"/>
    <w:rsid w:val="003627A4"/>
    <w:rsid w:val="00362B01"/>
    <w:rsid w:val="003634E8"/>
    <w:rsid w:val="00363541"/>
    <w:rsid w:val="0036385B"/>
    <w:rsid w:val="00363DF0"/>
    <w:rsid w:val="00363E71"/>
    <w:rsid w:val="00364374"/>
    <w:rsid w:val="003644B1"/>
    <w:rsid w:val="0036483E"/>
    <w:rsid w:val="00364A3C"/>
    <w:rsid w:val="00364FDE"/>
    <w:rsid w:val="00365460"/>
    <w:rsid w:val="00365F87"/>
    <w:rsid w:val="0036643A"/>
    <w:rsid w:val="00367A2B"/>
    <w:rsid w:val="00367D24"/>
    <w:rsid w:val="00367DBD"/>
    <w:rsid w:val="00367E94"/>
    <w:rsid w:val="00370910"/>
    <w:rsid w:val="00371598"/>
    <w:rsid w:val="003721CB"/>
    <w:rsid w:val="00372404"/>
    <w:rsid w:val="00372C8A"/>
    <w:rsid w:val="003730DF"/>
    <w:rsid w:val="00374133"/>
    <w:rsid w:val="00374D9B"/>
    <w:rsid w:val="00375624"/>
    <w:rsid w:val="0037564F"/>
    <w:rsid w:val="003756D1"/>
    <w:rsid w:val="00375C69"/>
    <w:rsid w:val="00375D6F"/>
    <w:rsid w:val="0037625B"/>
    <w:rsid w:val="0037630F"/>
    <w:rsid w:val="00376ABE"/>
    <w:rsid w:val="00376B61"/>
    <w:rsid w:val="00376BBB"/>
    <w:rsid w:val="00376CF3"/>
    <w:rsid w:val="00377517"/>
    <w:rsid w:val="00377584"/>
    <w:rsid w:val="00377651"/>
    <w:rsid w:val="00377EF7"/>
    <w:rsid w:val="00380591"/>
    <w:rsid w:val="00380EA1"/>
    <w:rsid w:val="00381D0E"/>
    <w:rsid w:val="00381F4E"/>
    <w:rsid w:val="003823F3"/>
    <w:rsid w:val="0038272A"/>
    <w:rsid w:val="0038273E"/>
    <w:rsid w:val="003835F1"/>
    <w:rsid w:val="00384823"/>
    <w:rsid w:val="00384DF2"/>
    <w:rsid w:val="00385864"/>
    <w:rsid w:val="00385CDA"/>
    <w:rsid w:val="00386ECE"/>
    <w:rsid w:val="00391298"/>
    <w:rsid w:val="00392A9E"/>
    <w:rsid w:val="00393446"/>
    <w:rsid w:val="00393F89"/>
    <w:rsid w:val="003945B7"/>
    <w:rsid w:val="00394AB6"/>
    <w:rsid w:val="00394F0C"/>
    <w:rsid w:val="0039660C"/>
    <w:rsid w:val="0039763D"/>
    <w:rsid w:val="00397AFF"/>
    <w:rsid w:val="00397ECB"/>
    <w:rsid w:val="003A0C3D"/>
    <w:rsid w:val="003A14FC"/>
    <w:rsid w:val="003A169F"/>
    <w:rsid w:val="003A1FE6"/>
    <w:rsid w:val="003A21B1"/>
    <w:rsid w:val="003A21F6"/>
    <w:rsid w:val="003A238C"/>
    <w:rsid w:val="003A295C"/>
    <w:rsid w:val="003A2A95"/>
    <w:rsid w:val="003A319B"/>
    <w:rsid w:val="003A3FCD"/>
    <w:rsid w:val="003A4002"/>
    <w:rsid w:val="003A406A"/>
    <w:rsid w:val="003A4D57"/>
    <w:rsid w:val="003A4FEC"/>
    <w:rsid w:val="003A5106"/>
    <w:rsid w:val="003A5F37"/>
    <w:rsid w:val="003A6FAD"/>
    <w:rsid w:val="003A7048"/>
    <w:rsid w:val="003A78E8"/>
    <w:rsid w:val="003B0684"/>
    <w:rsid w:val="003B070B"/>
    <w:rsid w:val="003B07EA"/>
    <w:rsid w:val="003B149D"/>
    <w:rsid w:val="003B166D"/>
    <w:rsid w:val="003B196F"/>
    <w:rsid w:val="003B1AC8"/>
    <w:rsid w:val="003B1F05"/>
    <w:rsid w:val="003B27FE"/>
    <w:rsid w:val="003B2B87"/>
    <w:rsid w:val="003B2CFB"/>
    <w:rsid w:val="003B2F06"/>
    <w:rsid w:val="003B3010"/>
    <w:rsid w:val="003B30DA"/>
    <w:rsid w:val="003B33DB"/>
    <w:rsid w:val="003B461A"/>
    <w:rsid w:val="003B4AB7"/>
    <w:rsid w:val="003B4C62"/>
    <w:rsid w:val="003B4DC5"/>
    <w:rsid w:val="003B53A9"/>
    <w:rsid w:val="003B64A5"/>
    <w:rsid w:val="003B66CF"/>
    <w:rsid w:val="003B7036"/>
    <w:rsid w:val="003B76F0"/>
    <w:rsid w:val="003B7887"/>
    <w:rsid w:val="003B78C3"/>
    <w:rsid w:val="003B7D39"/>
    <w:rsid w:val="003C03E6"/>
    <w:rsid w:val="003C0C93"/>
    <w:rsid w:val="003C18F6"/>
    <w:rsid w:val="003C22ED"/>
    <w:rsid w:val="003C307D"/>
    <w:rsid w:val="003C3A73"/>
    <w:rsid w:val="003C5B5F"/>
    <w:rsid w:val="003C5C7F"/>
    <w:rsid w:val="003C6485"/>
    <w:rsid w:val="003C6672"/>
    <w:rsid w:val="003C6813"/>
    <w:rsid w:val="003C718C"/>
    <w:rsid w:val="003C7902"/>
    <w:rsid w:val="003D015E"/>
    <w:rsid w:val="003D0755"/>
    <w:rsid w:val="003D07CF"/>
    <w:rsid w:val="003D1F3F"/>
    <w:rsid w:val="003D37AF"/>
    <w:rsid w:val="003D39D3"/>
    <w:rsid w:val="003D4A72"/>
    <w:rsid w:val="003D597B"/>
    <w:rsid w:val="003D5A2B"/>
    <w:rsid w:val="003D5DEE"/>
    <w:rsid w:val="003D7111"/>
    <w:rsid w:val="003D7B39"/>
    <w:rsid w:val="003D7C57"/>
    <w:rsid w:val="003D7DD7"/>
    <w:rsid w:val="003E03BB"/>
    <w:rsid w:val="003E2BD4"/>
    <w:rsid w:val="003E552D"/>
    <w:rsid w:val="003E58D2"/>
    <w:rsid w:val="003E5A72"/>
    <w:rsid w:val="003E5FBE"/>
    <w:rsid w:val="003E62EF"/>
    <w:rsid w:val="003E6366"/>
    <w:rsid w:val="003E6DC1"/>
    <w:rsid w:val="003E7235"/>
    <w:rsid w:val="003E72EF"/>
    <w:rsid w:val="003E7A91"/>
    <w:rsid w:val="003F0E08"/>
    <w:rsid w:val="003F0FB2"/>
    <w:rsid w:val="003F164B"/>
    <w:rsid w:val="003F1B75"/>
    <w:rsid w:val="003F1DE6"/>
    <w:rsid w:val="003F2C56"/>
    <w:rsid w:val="003F2E13"/>
    <w:rsid w:val="003F3672"/>
    <w:rsid w:val="003F3A26"/>
    <w:rsid w:val="003F4645"/>
    <w:rsid w:val="003F4C36"/>
    <w:rsid w:val="003F516C"/>
    <w:rsid w:val="003F5268"/>
    <w:rsid w:val="003F5725"/>
    <w:rsid w:val="003F5C9A"/>
    <w:rsid w:val="003F5FE4"/>
    <w:rsid w:val="003F64E3"/>
    <w:rsid w:val="003F64F1"/>
    <w:rsid w:val="003F6532"/>
    <w:rsid w:val="003F6795"/>
    <w:rsid w:val="003F7776"/>
    <w:rsid w:val="00400119"/>
    <w:rsid w:val="00400560"/>
    <w:rsid w:val="00400AC4"/>
    <w:rsid w:val="00401217"/>
    <w:rsid w:val="004014AB"/>
    <w:rsid w:val="004014C6"/>
    <w:rsid w:val="00401DB2"/>
    <w:rsid w:val="0040310C"/>
    <w:rsid w:val="004038D9"/>
    <w:rsid w:val="00403FE2"/>
    <w:rsid w:val="004041E5"/>
    <w:rsid w:val="004049F8"/>
    <w:rsid w:val="00404B88"/>
    <w:rsid w:val="00405321"/>
    <w:rsid w:val="004053C3"/>
    <w:rsid w:val="00406AEC"/>
    <w:rsid w:val="00406E43"/>
    <w:rsid w:val="00406F1B"/>
    <w:rsid w:val="00407347"/>
    <w:rsid w:val="0040745D"/>
    <w:rsid w:val="00407664"/>
    <w:rsid w:val="004076F7"/>
    <w:rsid w:val="0041018F"/>
    <w:rsid w:val="00410554"/>
    <w:rsid w:val="00410F55"/>
    <w:rsid w:val="00411D09"/>
    <w:rsid w:val="004123ED"/>
    <w:rsid w:val="00412FAD"/>
    <w:rsid w:val="0041330C"/>
    <w:rsid w:val="004140EB"/>
    <w:rsid w:val="004140F2"/>
    <w:rsid w:val="00414303"/>
    <w:rsid w:val="00414401"/>
    <w:rsid w:val="0041440B"/>
    <w:rsid w:val="004144F4"/>
    <w:rsid w:val="004145A2"/>
    <w:rsid w:val="00415015"/>
    <w:rsid w:val="00416E50"/>
    <w:rsid w:val="004174CD"/>
    <w:rsid w:val="0042016D"/>
    <w:rsid w:val="00420174"/>
    <w:rsid w:val="00420B3F"/>
    <w:rsid w:val="00420CFF"/>
    <w:rsid w:val="004210DB"/>
    <w:rsid w:val="00421C83"/>
    <w:rsid w:val="00421E62"/>
    <w:rsid w:val="004220D7"/>
    <w:rsid w:val="004221AB"/>
    <w:rsid w:val="00422B3A"/>
    <w:rsid w:val="00422D6A"/>
    <w:rsid w:val="00425929"/>
    <w:rsid w:val="00425AD8"/>
    <w:rsid w:val="004269C8"/>
    <w:rsid w:val="00426CAB"/>
    <w:rsid w:val="004270C5"/>
    <w:rsid w:val="00427787"/>
    <w:rsid w:val="00427B70"/>
    <w:rsid w:val="0043053D"/>
    <w:rsid w:val="0043068A"/>
    <w:rsid w:val="00430B63"/>
    <w:rsid w:val="004311C9"/>
    <w:rsid w:val="00431441"/>
    <w:rsid w:val="0043344E"/>
    <w:rsid w:val="00433CB5"/>
    <w:rsid w:val="004344B0"/>
    <w:rsid w:val="00434C35"/>
    <w:rsid w:val="00434DC7"/>
    <w:rsid w:val="00435092"/>
    <w:rsid w:val="004354E2"/>
    <w:rsid w:val="0043574E"/>
    <w:rsid w:val="004367D7"/>
    <w:rsid w:val="00436854"/>
    <w:rsid w:val="00437E19"/>
    <w:rsid w:val="00440005"/>
    <w:rsid w:val="00440649"/>
    <w:rsid w:val="00441744"/>
    <w:rsid w:val="004418A5"/>
    <w:rsid w:val="00441BBB"/>
    <w:rsid w:val="00442211"/>
    <w:rsid w:val="0044268F"/>
    <w:rsid w:val="00442A84"/>
    <w:rsid w:val="00442DF5"/>
    <w:rsid w:val="00442E3C"/>
    <w:rsid w:val="00443BCB"/>
    <w:rsid w:val="00443C9F"/>
    <w:rsid w:val="00444058"/>
    <w:rsid w:val="00444270"/>
    <w:rsid w:val="004442C3"/>
    <w:rsid w:val="00444498"/>
    <w:rsid w:val="004449F4"/>
    <w:rsid w:val="0044522B"/>
    <w:rsid w:val="0044593E"/>
    <w:rsid w:val="00445A18"/>
    <w:rsid w:val="0044611F"/>
    <w:rsid w:val="00446229"/>
    <w:rsid w:val="0044649E"/>
    <w:rsid w:val="00446522"/>
    <w:rsid w:val="004466A7"/>
    <w:rsid w:val="00446AAC"/>
    <w:rsid w:val="00446BDB"/>
    <w:rsid w:val="00447201"/>
    <w:rsid w:val="00447472"/>
    <w:rsid w:val="00447952"/>
    <w:rsid w:val="00447BE5"/>
    <w:rsid w:val="00450407"/>
    <w:rsid w:val="00450587"/>
    <w:rsid w:val="0045144F"/>
    <w:rsid w:val="004515EF"/>
    <w:rsid w:val="004518E7"/>
    <w:rsid w:val="00451C02"/>
    <w:rsid w:val="00451E4C"/>
    <w:rsid w:val="0045220C"/>
    <w:rsid w:val="0045229C"/>
    <w:rsid w:val="004526D8"/>
    <w:rsid w:val="00452C87"/>
    <w:rsid w:val="0045329B"/>
    <w:rsid w:val="0045372C"/>
    <w:rsid w:val="004539AE"/>
    <w:rsid w:val="00453A91"/>
    <w:rsid w:val="00454B52"/>
    <w:rsid w:val="00455107"/>
    <w:rsid w:val="004554D6"/>
    <w:rsid w:val="0045591A"/>
    <w:rsid w:val="0045597D"/>
    <w:rsid w:val="00455DED"/>
    <w:rsid w:val="004566C0"/>
    <w:rsid w:val="00456D36"/>
    <w:rsid w:val="00456EB4"/>
    <w:rsid w:val="00457429"/>
    <w:rsid w:val="004577DC"/>
    <w:rsid w:val="00457AA4"/>
    <w:rsid w:val="00457ADD"/>
    <w:rsid w:val="004612F1"/>
    <w:rsid w:val="00462591"/>
    <w:rsid w:val="00462E72"/>
    <w:rsid w:val="00462F7E"/>
    <w:rsid w:val="0046320E"/>
    <w:rsid w:val="00463F6E"/>
    <w:rsid w:val="00463FEE"/>
    <w:rsid w:val="00464831"/>
    <w:rsid w:val="00464A27"/>
    <w:rsid w:val="00464D0E"/>
    <w:rsid w:val="00465C85"/>
    <w:rsid w:val="00465E1D"/>
    <w:rsid w:val="0046607F"/>
    <w:rsid w:val="00466250"/>
    <w:rsid w:val="0046663A"/>
    <w:rsid w:val="00466902"/>
    <w:rsid w:val="004669C1"/>
    <w:rsid w:val="00467386"/>
    <w:rsid w:val="00467D5C"/>
    <w:rsid w:val="004708E0"/>
    <w:rsid w:val="00470A7E"/>
    <w:rsid w:val="00470A88"/>
    <w:rsid w:val="00470BD1"/>
    <w:rsid w:val="0047114B"/>
    <w:rsid w:val="00472CB6"/>
    <w:rsid w:val="00473619"/>
    <w:rsid w:val="00473877"/>
    <w:rsid w:val="00473DC9"/>
    <w:rsid w:val="00474C1B"/>
    <w:rsid w:val="00476104"/>
    <w:rsid w:val="00476272"/>
    <w:rsid w:val="0047657C"/>
    <w:rsid w:val="00476C38"/>
    <w:rsid w:val="00477175"/>
    <w:rsid w:val="00477C8C"/>
    <w:rsid w:val="004803D5"/>
    <w:rsid w:val="0048079D"/>
    <w:rsid w:val="00480A3C"/>
    <w:rsid w:val="00480C7B"/>
    <w:rsid w:val="0048166B"/>
    <w:rsid w:val="004821F8"/>
    <w:rsid w:val="00482ACE"/>
    <w:rsid w:val="00482FDD"/>
    <w:rsid w:val="0048346C"/>
    <w:rsid w:val="00483555"/>
    <w:rsid w:val="00483A92"/>
    <w:rsid w:val="00485B10"/>
    <w:rsid w:val="004863D8"/>
    <w:rsid w:val="0048682E"/>
    <w:rsid w:val="00487B8F"/>
    <w:rsid w:val="00490107"/>
    <w:rsid w:val="004906E1"/>
    <w:rsid w:val="00490A0D"/>
    <w:rsid w:val="004913E6"/>
    <w:rsid w:val="00491E38"/>
    <w:rsid w:val="00492468"/>
    <w:rsid w:val="004927CF"/>
    <w:rsid w:val="004928AF"/>
    <w:rsid w:val="00492959"/>
    <w:rsid w:val="00492E03"/>
    <w:rsid w:val="00492FB1"/>
    <w:rsid w:val="00493799"/>
    <w:rsid w:val="004938E2"/>
    <w:rsid w:val="00493F70"/>
    <w:rsid w:val="00494A37"/>
    <w:rsid w:val="00496604"/>
    <w:rsid w:val="004968DA"/>
    <w:rsid w:val="00496C1E"/>
    <w:rsid w:val="00496CDD"/>
    <w:rsid w:val="004974A3"/>
    <w:rsid w:val="0049758C"/>
    <w:rsid w:val="00497A40"/>
    <w:rsid w:val="004A0032"/>
    <w:rsid w:val="004A0C2D"/>
    <w:rsid w:val="004A0C9A"/>
    <w:rsid w:val="004A0FBD"/>
    <w:rsid w:val="004A141F"/>
    <w:rsid w:val="004A193B"/>
    <w:rsid w:val="004A1C1D"/>
    <w:rsid w:val="004A45C6"/>
    <w:rsid w:val="004A4BBA"/>
    <w:rsid w:val="004A50E7"/>
    <w:rsid w:val="004A55B2"/>
    <w:rsid w:val="004A5739"/>
    <w:rsid w:val="004A5C8F"/>
    <w:rsid w:val="004A631E"/>
    <w:rsid w:val="004A6D75"/>
    <w:rsid w:val="004A6F3F"/>
    <w:rsid w:val="004A7557"/>
    <w:rsid w:val="004A78E9"/>
    <w:rsid w:val="004B08CB"/>
    <w:rsid w:val="004B0B6F"/>
    <w:rsid w:val="004B0D5E"/>
    <w:rsid w:val="004B0DAE"/>
    <w:rsid w:val="004B1D6F"/>
    <w:rsid w:val="004B2038"/>
    <w:rsid w:val="004B22FE"/>
    <w:rsid w:val="004B26D6"/>
    <w:rsid w:val="004B2D68"/>
    <w:rsid w:val="004B3007"/>
    <w:rsid w:val="004B31A8"/>
    <w:rsid w:val="004B32DD"/>
    <w:rsid w:val="004B3CAB"/>
    <w:rsid w:val="004B40FA"/>
    <w:rsid w:val="004B4BFA"/>
    <w:rsid w:val="004B55FB"/>
    <w:rsid w:val="004B5793"/>
    <w:rsid w:val="004B6624"/>
    <w:rsid w:val="004B7C6B"/>
    <w:rsid w:val="004C000B"/>
    <w:rsid w:val="004C0EFC"/>
    <w:rsid w:val="004C19BC"/>
    <w:rsid w:val="004C287B"/>
    <w:rsid w:val="004C2C56"/>
    <w:rsid w:val="004C3358"/>
    <w:rsid w:val="004C36EE"/>
    <w:rsid w:val="004C3AB6"/>
    <w:rsid w:val="004C3C70"/>
    <w:rsid w:val="004C42CD"/>
    <w:rsid w:val="004C4F24"/>
    <w:rsid w:val="004C5560"/>
    <w:rsid w:val="004C57BE"/>
    <w:rsid w:val="004C6114"/>
    <w:rsid w:val="004C65E5"/>
    <w:rsid w:val="004C6898"/>
    <w:rsid w:val="004C7EA2"/>
    <w:rsid w:val="004D0340"/>
    <w:rsid w:val="004D09A7"/>
    <w:rsid w:val="004D16A3"/>
    <w:rsid w:val="004D1FED"/>
    <w:rsid w:val="004D216D"/>
    <w:rsid w:val="004D2958"/>
    <w:rsid w:val="004D2963"/>
    <w:rsid w:val="004D2C0F"/>
    <w:rsid w:val="004D305B"/>
    <w:rsid w:val="004D3479"/>
    <w:rsid w:val="004D4768"/>
    <w:rsid w:val="004D5839"/>
    <w:rsid w:val="004D679E"/>
    <w:rsid w:val="004E194C"/>
    <w:rsid w:val="004E1EA8"/>
    <w:rsid w:val="004E2835"/>
    <w:rsid w:val="004E2C3D"/>
    <w:rsid w:val="004E2EDB"/>
    <w:rsid w:val="004E513B"/>
    <w:rsid w:val="004E52EF"/>
    <w:rsid w:val="004E54AE"/>
    <w:rsid w:val="004E7054"/>
    <w:rsid w:val="004E75D4"/>
    <w:rsid w:val="004E7D9D"/>
    <w:rsid w:val="004F033A"/>
    <w:rsid w:val="004F0BC7"/>
    <w:rsid w:val="004F0E35"/>
    <w:rsid w:val="004F129B"/>
    <w:rsid w:val="004F1B46"/>
    <w:rsid w:val="004F2351"/>
    <w:rsid w:val="004F3A39"/>
    <w:rsid w:val="004F3B43"/>
    <w:rsid w:val="004F44B2"/>
    <w:rsid w:val="004F456A"/>
    <w:rsid w:val="004F46A3"/>
    <w:rsid w:val="004F494D"/>
    <w:rsid w:val="004F4F3C"/>
    <w:rsid w:val="004F5066"/>
    <w:rsid w:val="004F56C0"/>
    <w:rsid w:val="004F5C64"/>
    <w:rsid w:val="004F5DA7"/>
    <w:rsid w:val="004F7434"/>
    <w:rsid w:val="004F78F7"/>
    <w:rsid w:val="005003E9"/>
    <w:rsid w:val="00500434"/>
    <w:rsid w:val="00500B69"/>
    <w:rsid w:val="005015F4"/>
    <w:rsid w:val="00501AFD"/>
    <w:rsid w:val="00502B39"/>
    <w:rsid w:val="00502D07"/>
    <w:rsid w:val="00503275"/>
    <w:rsid w:val="00503283"/>
    <w:rsid w:val="00503E13"/>
    <w:rsid w:val="00503FE9"/>
    <w:rsid w:val="00504079"/>
    <w:rsid w:val="00505AF7"/>
    <w:rsid w:val="00505CE4"/>
    <w:rsid w:val="00506DC5"/>
    <w:rsid w:val="0050735A"/>
    <w:rsid w:val="0051047A"/>
    <w:rsid w:val="00510A30"/>
    <w:rsid w:val="00511CB6"/>
    <w:rsid w:val="00512557"/>
    <w:rsid w:val="00513BB9"/>
    <w:rsid w:val="005143C8"/>
    <w:rsid w:val="00514BA4"/>
    <w:rsid w:val="0051525B"/>
    <w:rsid w:val="0051539E"/>
    <w:rsid w:val="00516141"/>
    <w:rsid w:val="00516180"/>
    <w:rsid w:val="005169A8"/>
    <w:rsid w:val="005169DE"/>
    <w:rsid w:val="005175A8"/>
    <w:rsid w:val="00517D24"/>
    <w:rsid w:val="0052006F"/>
    <w:rsid w:val="00520B95"/>
    <w:rsid w:val="00521634"/>
    <w:rsid w:val="005219C4"/>
    <w:rsid w:val="00522181"/>
    <w:rsid w:val="00522BF7"/>
    <w:rsid w:val="00522E50"/>
    <w:rsid w:val="005233AB"/>
    <w:rsid w:val="005236EE"/>
    <w:rsid w:val="00523F3C"/>
    <w:rsid w:val="0052554B"/>
    <w:rsid w:val="00525878"/>
    <w:rsid w:val="00525F4A"/>
    <w:rsid w:val="00525F6E"/>
    <w:rsid w:val="00526053"/>
    <w:rsid w:val="00526281"/>
    <w:rsid w:val="005263D8"/>
    <w:rsid w:val="00526DF4"/>
    <w:rsid w:val="005302CE"/>
    <w:rsid w:val="0053091C"/>
    <w:rsid w:val="00530A36"/>
    <w:rsid w:val="00531146"/>
    <w:rsid w:val="00532713"/>
    <w:rsid w:val="00532A14"/>
    <w:rsid w:val="00532DB2"/>
    <w:rsid w:val="0053311B"/>
    <w:rsid w:val="00534CC8"/>
    <w:rsid w:val="00535688"/>
    <w:rsid w:val="005359CB"/>
    <w:rsid w:val="00535AC9"/>
    <w:rsid w:val="00535BDC"/>
    <w:rsid w:val="00535E4C"/>
    <w:rsid w:val="0053602A"/>
    <w:rsid w:val="00536967"/>
    <w:rsid w:val="00536A5C"/>
    <w:rsid w:val="00536D74"/>
    <w:rsid w:val="005379BF"/>
    <w:rsid w:val="00537F19"/>
    <w:rsid w:val="005402FF"/>
    <w:rsid w:val="0054110E"/>
    <w:rsid w:val="005416AC"/>
    <w:rsid w:val="0054198B"/>
    <w:rsid w:val="005423B4"/>
    <w:rsid w:val="00542B1F"/>
    <w:rsid w:val="00542EB3"/>
    <w:rsid w:val="00543657"/>
    <w:rsid w:val="005445C6"/>
    <w:rsid w:val="005447BE"/>
    <w:rsid w:val="00544882"/>
    <w:rsid w:val="00544C22"/>
    <w:rsid w:val="00544FB2"/>
    <w:rsid w:val="0054502F"/>
    <w:rsid w:val="00546016"/>
    <w:rsid w:val="005460B2"/>
    <w:rsid w:val="005463D7"/>
    <w:rsid w:val="00546892"/>
    <w:rsid w:val="00547383"/>
    <w:rsid w:val="005475B0"/>
    <w:rsid w:val="00550349"/>
    <w:rsid w:val="00550488"/>
    <w:rsid w:val="005505E9"/>
    <w:rsid w:val="00550746"/>
    <w:rsid w:val="00550843"/>
    <w:rsid w:val="00550EA2"/>
    <w:rsid w:val="00551CDE"/>
    <w:rsid w:val="00551E52"/>
    <w:rsid w:val="005522AC"/>
    <w:rsid w:val="005527F0"/>
    <w:rsid w:val="00552A2C"/>
    <w:rsid w:val="00552DB5"/>
    <w:rsid w:val="00553735"/>
    <w:rsid w:val="00555790"/>
    <w:rsid w:val="00555B5B"/>
    <w:rsid w:val="0055632F"/>
    <w:rsid w:val="005574C2"/>
    <w:rsid w:val="0055757E"/>
    <w:rsid w:val="00557A22"/>
    <w:rsid w:val="00557B39"/>
    <w:rsid w:val="00557F15"/>
    <w:rsid w:val="005606EC"/>
    <w:rsid w:val="00560853"/>
    <w:rsid w:val="00560E13"/>
    <w:rsid w:val="00561054"/>
    <w:rsid w:val="00561696"/>
    <w:rsid w:val="00561720"/>
    <w:rsid w:val="005622CE"/>
    <w:rsid w:val="005640F5"/>
    <w:rsid w:val="005643BB"/>
    <w:rsid w:val="0056472E"/>
    <w:rsid w:val="00564B3E"/>
    <w:rsid w:val="00564F24"/>
    <w:rsid w:val="005650D6"/>
    <w:rsid w:val="00565534"/>
    <w:rsid w:val="0056675F"/>
    <w:rsid w:val="005667F1"/>
    <w:rsid w:val="00567210"/>
    <w:rsid w:val="00567BFE"/>
    <w:rsid w:val="00570749"/>
    <w:rsid w:val="005709DB"/>
    <w:rsid w:val="00570CF8"/>
    <w:rsid w:val="00570D0D"/>
    <w:rsid w:val="00570D72"/>
    <w:rsid w:val="005716E6"/>
    <w:rsid w:val="005718A1"/>
    <w:rsid w:val="005721A2"/>
    <w:rsid w:val="005735A9"/>
    <w:rsid w:val="005741CE"/>
    <w:rsid w:val="0057530B"/>
    <w:rsid w:val="0057536B"/>
    <w:rsid w:val="00575C83"/>
    <w:rsid w:val="005763E0"/>
    <w:rsid w:val="005776C0"/>
    <w:rsid w:val="00577762"/>
    <w:rsid w:val="005807A9"/>
    <w:rsid w:val="00580DA3"/>
    <w:rsid w:val="00580FC3"/>
    <w:rsid w:val="0058145D"/>
    <w:rsid w:val="005815CD"/>
    <w:rsid w:val="0058387E"/>
    <w:rsid w:val="005849C8"/>
    <w:rsid w:val="005852AB"/>
    <w:rsid w:val="0058567A"/>
    <w:rsid w:val="00585842"/>
    <w:rsid w:val="00585A53"/>
    <w:rsid w:val="0058643B"/>
    <w:rsid w:val="0058653B"/>
    <w:rsid w:val="00586D58"/>
    <w:rsid w:val="00587611"/>
    <w:rsid w:val="005878FF"/>
    <w:rsid w:val="005904DE"/>
    <w:rsid w:val="00590B71"/>
    <w:rsid w:val="00590FAE"/>
    <w:rsid w:val="005921A5"/>
    <w:rsid w:val="0059256A"/>
    <w:rsid w:val="0059321C"/>
    <w:rsid w:val="0059524B"/>
    <w:rsid w:val="0059574B"/>
    <w:rsid w:val="005962E6"/>
    <w:rsid w:val="00597575"/>
    <w:rsid w:val="005979E4"/>
    <w:rsid w:val="00597C35"/>
    <w:rsid w:val="005A088C"/>
    <w:rsid w:val="005A0B68"/>
    <w:rsid w:val="005A0DA4"/>
    <w:rsid w:val="005A100F"/>
    <w:rsid w:val="005A1366"/>
    <w:rsid w:val="005A186D"/>
    <w:rsid w:val="005A1E08"/>
    <w:rsid w:val="005A2A43"/>
    <w:rsid w:val="005A35D8"/>
    <w:rsid w:val="005A3AA3"/>
    <w:rsid w:val="005A3B42"/>
    <w:rsid w:val="005A3CE5"/>
    <w:rsid w:val="005A3D7A"/>
    <w:rsid w:val="005A45D0"/>
    <w:rsid w:val="005A4DFA"/>
    <w:rsid w:val="005A7446"/>
    <w:rsid w:val="005A781F"/>
    <w:rsid w:val="005B002E"/>
    <w:rsid w:val="005B08E6"/>
    <w:rsid w:val="005B111B"/>
    <w:rsid w:val="005B1AEC"/>
    <w:rsid w:val="005B2872"/>
    <w:rsid w:val="005B2B87"/>
    <w:rsid w:val="005B2F61"/>
    <w:rsid w:val="005B424D"/>
    <w:rsid w:val="005B52D7"/>
    <w:rsid w:val="005B5C3C"/>
    <w:rsid w:val="005B6345"/>
    <w:rsid w:val="005B6934"/>
    <w:rsid w:val="005B71E7"/>
    <w:rsid w:val="005B7A4F"/>
    <w:rsid w:val="005B7ABF"/>
    <w:rsid w:val="005C1F41"/>
    <w:rsid w:val="005C2495"/>
    <w:rsid w:val="005C2BD4"/>
    <w:rsid w:val="005C303D"/>
    <w:rsid w:val="005C35E4"/>
    <w:rsid w:val="005C3BDA"/>
    <w:rsid w:val="005C4862"/>
    <w:rsid w:val="005C49E6"/>
    <w:rsid w:val="005C4FE1"/>
    <w:rsid w:val="005C5B0E"/>
    <w:rsid w:val="005C5B8A"/>
    <w:rsid w:val="005C5DAD"/>
    <w:rsid w:val="005C646C"/>
    <w:rsid w:val="005C7029"/>
    <w:rsid w:val="005C710D"/>
    <w:rsid w:val="005C7D35"/>
    <w:rsid w:val="005C7D6B"/>
    <w:rsid w:val="005C7FCC"/>
    <w:rsid w:val="005D076B"/>
    <w:rsid w:val="005D07BF"/>
    <w:rsid w:val="005D0CA9"/>
    <w:rsid w:val="005D1D55"/>
    <w:rsid w:val="005D1D70"/>
    <w:rsid w:val="005D26C1"/>
    <w:rsid w:val="005D274C"/>
    <w:rsid w:val="005D32AC"/>
    <w:rsid w:val="005D35E7"/>
    <w:rsid w:val="005D3A02"/>
    <w:rsid w:val="005D3F93"/>
    <w:rsid w:val="005D3FB8"/>
    <w:rsid w:val="005D4216"/>
    <w:rsid w:val="005D4876"/>
    <w:rsid w:val="005D4C40"/>
    <w:rsid w:val="005D4DD4"/>
    <w:rsid w:val="005D519D"/>
    <w:rsid w:val="005D5CF9"/>
    <w:rsid w:val="005D5F25"/>
    <w:rsid w:val="005D5FAE"/>
    <w:rsid w:val="005D60DE"/>
    <w:rsid w:val="005D6C7F"/>
    <w:rsid w:val="005D6EBD"/>
    <w:rsid w:val="005D7692"/>
    <w:rsid w:val="005D7A1D"/>
    <w:rsid w:val="005E0599"/>
    <w:rsid w:val="005E0F27"/>
    <w:rsid w:val="005E13B9"/>
    <w:rsid w:val="005E2097"/>
    <w:rsid w:val="005E23DF"/>
    <w:rsid w:val="005E2C90"/>
    <w:rsid w:val="005E49C4"/>
    <w:rsid w:val="005E4CC3"/>
    <w:rsid w:val="005E51F5"/>
    <w:rsid w:val="005E579E"/>
    <w:rsid w:val="005E59AF"/>
    <w:rsid w:val="005E685C"/>
    <w:rsid w:val="005E7055"/>
    <w:rsid w:val="005E73AA"/>
    <w:rsid w:val="005E764C"/>
    <w:rsid w:val="005E7F41"/>
    <w:rsid w:val="005F0708"/>
    <w:rsid w:val="005F17BB"/>
    <w:rsid w:val="005F2054"/>
    <w:rsid w:val="005F2179"/>
    <w:rsid w:val="005F3237"/>
    <w:rsid w:val="005F3B93"/>
    <w:rsid w:val="005F4C99"/>
    <w:rsid w:val="005F65B4"/>
    <w:rsid w:val="006008D0"/>
    <w:rsid w:val="00602AAE"/>
    <w:rsid w:val="00603748"/>
    <w:rsid w:val="00603BC5"/>
    <w:rsid w:val="00603E50"/>
    <w:rsid w:val="0060489E"/>
    <w:rsid w:val="00604AFA"/>
    <w:rsid w:val="00604FFD"/>
    <w:rsid w:val="006055E4"/>
    <w:rsid w:val="0060561A"/>
    <w:rsid w:val="00605B26"/>
    <w:rsid w:val="00605EA7"/>
    <w:rsid w:val="006073D9"/>
    <w:rsid w:val="0060788B"/>
    <w:rsid w:val="00610762"/>
    <w:rsid w:val="00610DB9"/>
    <w:rsid w:val="00610EF9"/>
    <w:rsid w:val="00611A03"/>
    <w:rsid w:val="00611B05"/>
    <w:rsid w:val="00611D9C"/>
    <w:rsid w:val="00612A77"/>
    <w:rsid w:val="00612EAB"/>
    <w:rsid w:val="006135C3"/>
    <w:rsid w:val="00614299"/>
    <w:rsid w:val="006142E2"/>
    <w:rsid w:val="00614956"/>
    <w:rsid w:val="00614EDB"/>
    <w:rsid w:val="006156FB"/>
    <w:rsid w:val="00615B64"/>
    <w:rsid w:val="006177D9"/>
    <w:rsid w:val="00617805"/>
    <w:rsid w:val="0062008D"/>
    <w:rsid w:val="00620AC7"/>
    <w:rsid w:val="0062185B"/>
    <w:rsid w:val="006223DF"/>
    <w:rsid w:val="006227AA"/>
    <w:rsid w:val="00622ADD"/>
    <w:rsid w:val="00623B4E"/>
    <w:rsid w:val="00623E3A"/>
    <w:rsid w:val="006240F9"/>
    <w:rsid w:val="00624EE6"/>
    <w:rsid w:val="0062597C"/>
    <w:rsid w:val="00625DB9"/>
    <w:rsid w:val="00625F30"/>
    <w:rsid w:val="00625FDE"/>
    <w:rsid w:val="00626205"/>
    <w:rsid w:val="0062669B"/>
    <w:rsid w:val="006271B1"/>
    <w:rsid w:val="00627915"/>
    <w:rsid w:val="00630CCC"/>
    <w:rsid w:val="006317B6"/>
    <w:rsid w:val="00631F33"/>
    <w:rsid w:val="006320F9"/>
    <w:rsid w:val="006329C6"/>
    <w:rsid w:val="00632ABB"/>
    <w:rsid w:val="006331DF"/>
    <w:rsid w:val="0063358D"/>
    <w:rsid w:val="006338B2"/>
    <w:rsid w:val="00633F8F"/>
    <w:rsid w:val="00634297"/>
    <w:rsid w:val="006343F9"/>
    <w:rsid w:val="00634779"/>
    <w:rsid w:val="00634DFA"/>
    <w:rsid w:val="00634F2C"/>
    <w:rsid w:val="006350A2"/>
    <w:rsid w:val="00635CFC"/>
    <w:rsid w:val="006367D7"/>
    <w:rsid w:val="00636C61"/>
    <w:rsid w:val="0063744D"/>
    <w:rsid w:val="0063782C"/>
    <w:rsid w:val="00637F2B"/>
    <w:rsid w:val="006406DC"/>
    <w:rsid w:val="006409E8"/>
    <w:rsid w:val="00640D82"/>
    <w:rsid w:val="006411ED"/>
    <w:rsid w:val="00641B28"/>
    <w:rsid w:val="0064262E"/>
    <w:rsid w:val="00642741"/>
    <w:rsid w:val="006428A4"/>
    <w:rsid w:val="00642915"/>
    <w:rsid w:val="0064328B"/>
    <w:rsid w:val="0064337D"/>
    <w:rsid w:val="006440A4"/>
    <w:rsid w:val="00644151"/>
    <w:rsid w:val="00644239"/>
    <w:rsid w:val="00644482"/>
    <w:rsid w:val="00644BDC"/>
    <w:rsid w:val="00645148"/>
    <w:rsid w:val="006459EA"/>
    <w:rsid w:val="00645B0B"/>
    <w:rsid w:val="00645DF5"/>
    <w:rsid w:val="00645E1D"/>
    <w:rsid w:val="00646C3C"/>
    <w:rsid w:val="006479F2"/>
    <w:rsid w:val="00650062"/>
    <w:rsid w:val="006512B3"/>
    <w:rsid w:val="00651995"/>
    <w:rsid w:val="00652A0F"/>
    <w:rsid w:val="00652A58"/>
    <w:rsid w:val="00652CD1"/>
    <w:rsid w:val="00652D48"/>
    <w:rsid w:val="0065317E"/>
    <w:rsid w:val="006536E5"/>
    <w:rsid w:val="006541D4"/>
    <w:rsid w:val="00654B71"/>
    <w:rsid w:val="00655A98"/>
    <w:rsid w:val="00655F2E"/>
    <w:rsid w:val="006564BE"/>
    <w:rsid w:val="00656EC1"/>
    <w:rsid w:val="006574C3"/>
    <w:rsid w:val="006576CB"/>
    <w:rsid w:val="00657AA0"/>
    <w:rsid w:val="00657ED2"/>
    <w:rsid w:val="006600BC"/>
    <w:rsid w:val="0066069C"/>
    <w:rsid w:val="00661B38"/>
    <w:rsid w:val="006622B1"/>
    <w:rsid w:val="00662345"/>
    <w:rsid w:val="00663AB3"/>
    <w:rsid w:val="00663BC2"/>
    <w:rsid w:val="00664825"/>
    <w:rsid w:val="00665B30"/>
    <w:rsid w:val="006660F8"/>
    <w:rsid w:val="006664A0"/>
    <w:rsid w:val="00666772"/>
    <w:rsid w:val="00667828"/>
    <w:rsid w:val="00667FCE"/>
    <w:rsid w:val="00670188"/>
    <w:rsid w:val="00670429"/>
    <w:rsid w:val="00671BE2"/>
    <w:rsid w:val="00671C26"/>
    <w:rsid w:val="00672421"/>
    <w:rsid w:val="0067262A"/>
    <w:rsid w:val="00672D98"/>
    <w:rsid w:val="00673B26"/>
    <w:rsid w:val="00674AA5"/>
    <w:rsid w:val="00674B43"/>
    <w:rsid w:val="0067566F"/>
    <w:rsid w:val="006756B6"/>
    <w:rsid w:val="00675A9B"/>
    <w:rsid w:val="00675FE4"/>
    <w:rsid w:val="006760C1"/>
    <w:rsid w:val="0067772C"/>
    <w:rsid w:val="00677D8E"/>
    <w:rsid w:val="006805BD"/>
    <w:rsid w:val="006806CA"/>
    <w:rsid w:val="00680FBE"/>
    <w:rsid w:val="006817C3"/>
    <w:rsid w:val="00681B9F"/>
    <w:rsid w:val="00681C1B"/>
    <w:rsid w:val="00681D27"/>
    <w:rsid w:val="0068454E"/>
    <w:rsid w:val="006863B8"/>
    <w:rsid w:val="00686D18"/>
    <w:rsid w:val="00687174"/>
    <w:rsid w:val="0068749B"/>
    <w:rsid w:val="0069013D"/>
    <w:rsid w:val="006907AE"/>
    <w:rsid w:val="00691257"/>
    <w:rsid w:val="00691727"/>
    <w:rsid w:val="00691798"/>
    <w:rsid w:val="0069185E"/>
    <w:rsid w:val="00692E9E"/>
    <w:rsid w:val="00692F7E"/>
    <w:rsid w:val="00692FA8"/>
    <w:rsid w:val="00693D18"/>
    <w:rsid w:val="00693DE8"/>
    <w:rsid w:val="00694B19"/>
    <w:rsid w:val="00695327"/>
    <w:rsid w:val="00695FD2"/>
    <w:rsid w:val="006964C9"/>
    <w:rsid w:val="0069719F"/>
    <w:rsid w:val="006971F4"/>
    <w:rsid w:val="006974DD"/>
    <w:rsid w:val="00697761"/>
    <w:rsid w:val="006A0AFA"/>
    <w:rsid w:val="006A12CE"/>
    <w:rsid w:val="006A13EB"/>
    <w:rsid w:val="006A1476"/>
    <w:rsid w:val="006A1537"/>
    <w:rsid w:val="006A19C5"/>
    <w:rsid w:val="006A203C"/>
    <w:rsid w:val="006A21A0"/>
    <w:rsid w:val="006A2841"/>
    <w:rsid w:val="006A3F07"/>
    <w:rsid w:val="006A4835"/>
    <w:rsid w:val="006A5143"/>
    <w:rsid w:val="006A5552"/>
    <w:rsid w:val="006A5E0C"/>
    <w:rsid w:val="006A63FE"/>
    <w:rsid w:val="006A6FE6"/>
    <w:rsid w:val="006A7AFF"/>
    <w:rsid w:val="006B03A8"/>
    <w:rsid w:val="006B11A2"/>
    <w:rsid w:val="006B1249"/>
    <w:rsid w:val="006B17E6"/>
    <w:rsid w:val="006B1B02"/>
    <w:rsid w:val="006B1D06"/>
    <w:rsid w:val="006B1D1D"/>
    <w:rsid w:val="006B2C4B"/>
    <w:rsid w:val="006B2CAF"/>
    <w:rsid w:val="006B2CE9"/>
    <w:rsid w:val="006B43B7"/>
    <w:rsid w:val="006B447C"/>
    <w:rsid w:val="006B4561"/>
    <w:rsid w:val="006B45D1"/>
    <w:rsid w:val="006B5026"/>
    <w:rsid w:val="006B512A"/>
    <w:rsid w:val="006B5C05"/>
    <w:rsid w:val="006B5D8B"/>
    <w:rsid w:val="006B5EBE"/>
    <w:rsid w:val="006B6CBD"/>
    <w:rsid w:val="006B75C4"/>
    <w:rsid w:val="006C0406"/>
    <w:rsid w:val="006C07E8"/>
    <w:rsid w:val="006C0B43"/>
    <w:rsid w:val="006C113C"/>
    <w:rsid w:val="006C1248"/>
    <w:rsid w:val="006C1C48"/>
    <w:rsid w:val="006C29E4"/>
    <w:rsid w:val="006C4036"/>
    <w:rsid w:val="006C4F1C"/>
    <w:rsid w:val="006C4FA3"/>
    <w:rsid w:val="006C5216"/>
    <w:rsid w:val="006C5389"/>
    <w:rsid w:val="006C56F2"/>
    <w:rsid w:val="006C5B1B"/>
    <w:rsid w:val="006C70BA"/>
    <w:rsid w:val="006D011E"/>
    <w:rsid w:val="006D12A8"/>
    <w:rsid w:val="006D16C4"/>
    <w:rsid w:val="006D21B6"/>
    <w:rsid w:val="006D366C"/>
    <w:rsid w:val="006D431B"/>
    <w:rsid w:val="006D47BA"/>
    <w:rsid w:val="006D61DC"/>
    <w:rsid w:val="006D63A6"/>
    <w:rsid w:val="006D6894"/>
    <w:rsid w:val="006D6AB4"/>
    <w:rsid w:val="006D732F"/>
    <w:rsid w:val="006D75E6"/>
    <w:rsid w:val="006D7D23"/>
    <w:rsid w:val="006E0257"/>
    <w:rsid w:val="006E1285"/>
    <w:rsid w:val="006E16B9"/>
    <w:rsid w:val="006E16E6"/>
    <w:rsid w:val="006E1FA8"/>
    <w:rsid w:val="006E30C9"/>
    <w:rsid w:val="006E31BC"/>
    <w:rsid w:val="006E36F1"/>
    <w:rsid w:val="006E370E"/>
    <w:rsid w:val="006E3C2B"/>
    <w:rsid w:val="006E4051"/>
    <w:rsid w:val="006E43D3"/>
    <w:rsid w:val="006E4438"/>
    <w:rsid w:val="006E44FB"/>
    <w:rsid w:val="006E55A3"/>
    <w:rsid w:val="006E6E34"/>
    <w:rsid w:val="006E7292"/>
    <w:rsid w:val="006E751A"/>
    <w:rsid w:val="006F008A"/>
    <w:rsid w:val="006F0536"/>
    <w:rsid w:val="006F14DC"/>
    <w:rsid w:val="006F21E4"/>
    <w:rsid w:val="006F29A4"/>
    <w:rsid w:val="006F30CD"/>
    <w:rsid w:val="006F3230"/>
    <w:rsid w:val="006F326A"/>
    <w:rsid w:val="006F3434"/>
    <w:rsid w:val="006F3EDA"/>
    <w:rsid w:val="006F4574"/>
    <w:rsid w:val="006F5C81"/>
    <w:rsid w:val="006F5F86"/>
    <w:rsid w:val="006F6655"/>
    <w:rsid w:val="006F70FD"/>
    <w:rsid w:val="006F7E83"/>
    <w:rsid w:val="00700608"/>
    <w:rsid w:val="00700973"/>
    <w:rsid w:val="00701D3E"/>
    <w:rsid w:val="00702E5D"/>
    <w:rsid w:val="007030BF"/>
    <w:rsid w:val="0070323E"/>
    <w:rsid w:val="00703AFE"/>
    <w:rsid w:val="00703D4A"/>
    <w:rsid w:val="00706629"/>
    <w:rsid w:val="00706969"/>
    <w:rsid w:val="00707666"/>
    <w:rsid w:val="0071026E"/>
    <w:rsid w:val="00710623"/>
    <w:rsid w:val="007122DD"/>
    <w:rsid w:val="0071265F"/>
    <w:rsid w:val="007126AD"/>
    <w:rsid w:val="0071297B"/>
    <w:rsid w:val="00712CDB"/>
    <w:rsid w:val="00712CFD"/>
    <w:rsid w:val="0071334F"/>
    <w:rsid w:val="007137DA"/>
    <w:rsid w:val="007140C2"/>
    <w:rsid w:val="00714254"/>
    <w:rsid w:val="007142FA"/>
    <w:rsid w:val="0071461D"/>
    <w:rsid w:val="00714B14"/>
    <w:rsid w:val="00715143"/>
    <w:rsid w:val="00715F58"/>
    <w:rsid w:val="00715FE7"/>
    <w:rsid w:val="0071618B"/>
    <w:rsid w:val="00716982"/>
    <w:rsid w:val="00717123"/>
    <w:rsid w:val="0071751C"/>
    <w:rsid w:val="007204C4"/>
    <w:rsid w:val="007208EF"/>
    <w:rsid w:val="00721BB0"/>
    <w:rsid w:val="00721CB8"/>
    <w:rsid w:val="007229F6"/>
    <w:rsid w:val="00722DD2"/>
    <w:rsid w:val="00723074"/>
    <w:rsid w:val="007235BC"/>
    <w:rsid w:val="00723811"/>
    <w:rsid w:val="00723817"/>
    <w:rsid w:val="00723F1B"/>
    <w:rsid w:val="0072473F"/>
    <w:rsid w:val="00724EE3"/>
    <w:rsid w:val="00724EE5"/>
    <w:rsid w:val="00725084"/>
    <w:rsid w:val="007258A3"/>
    <w:rsid w:val="00726411"/>
    <w:rsid w:val="00726873"/>
    <w:rsid w:val="007273AE"/>
    <w:rsid w:val="00727948"/>
    <w:rsid w:val="00727BB3"/>
    <w:rsid w:val="00733362"/>
    <w:rsid w:val="00733F78"/>
    <w:rsid w:val="007341A2"/>
    <w:rsid w:val="00734DEE"/>
    <w:rsid w:val="0073542E"/>
    <w:rsid w:val="00735DED"/>
    <w:rsid w:val="0073614C"/>
    <w:rsid w:val="00737C53"/>
    <w:rsid w:val="00737E30"/>
    <w:rsid w:val="007401A5"/>
    <w:rsid w:val="007403CB"/>
    <w:rsid w:val="00740A78"/>
    <w:rsid w:val="00740DAA"/>
    <w:rsid w:val="00740E9E"/>
    <w:rsid w:val="007410F2"/>
    <w:rsid w:val="007412E9"/>
    <w:rsid w:val="00741375"/>
    <w:rsid w:val="00742066"/>
    <w:rsid w:val="00742760"/>
    <w:rsid w:val="00742D4F"/>
    <w:rsid w:val="00742DD4"/>
    <w:rsid w:val="00743185"/>
    <w:rsid w:val="007439D2"/>
    <w:rsid w:val="00743C60"/>
    <w:rsid w:val="00745168"/>
    <w:rsid w:val="00745608"/>
    <w:rsid w:val="00747B54"/>
    <w:rsid w:val="00747B62"/>
    <w:rsid w:val="007501F5"/>
    <w:rsid w:val="00750E2D"/>
    <w:rsid w:val="00750EA1"/>
    <w:rsid w:val="00751112"/>
    <w:rsid w:val="007516B3"/>
    <w:rsid w:val="00752988"/>
    <w:rsid w:val="00752AFD"/>
    <w:rsid w:val="00752FA4"/>
    <w:rsid w:val="0075328D"/>
    <w:rsid w:val="00754160"/>
    <w:rsid w:val="007544D1"/>
    <w:rsid w:val="00755BB9"/>
    <w:rsid w:val="00755D21"/>
    <w:rsid w:val="007562C3"/>
    <w:rsid w:val="0075641C"/>
    <w:rsid w:val="007569BD"/>
    <w:rsid w:val="0075718F"/>
    <w:rsid w:val="00760A52"/>
    <w:rsid w:val="00760DEC"/>
    <w:rsid w:val="00761185"/>
    <w:rsid w:val="00761C96"/>
    <w:rsid w:val="0076289D"/>
    <w:rsid w:val="007635B4"/>
    <w:rsid w:val="0076373F"/>
    <w:rsid w:val="00763E87"/>
    <w:rsid w:val="0076468F"/>
    <w:rsid w:val="007647E0"/>
    <w:rsid w:val="00764DD9"/>
    <w:rsid w:val="00765DF4"/>
    <w:rsid w:val="00766435"/>
    <w:rsid w:val="00766657"/>
    <w:rsid w:val="007668B2"/>
    <w:rsid w:val="00767A5D"/>
    <w:rsid w:val="00767C4D"/>
    <w:rsid w:val="00770213"/>
    <w:rsid w:val="007706A8"/>
    <w:rsid w:val="007707BD"/>
    <w:rsid w:val="007713FB"/>
    <w:rsid w:val="007716AA"/>
    <w:rsid w:val="00772F11"/>
    <w:rsid w:val="007733AF"/>
    <w:rsid w:val="0077365F"/>
    <w:rsid w:val="00773950"/>
    <w:rsid w:val="007739BE"/>
    <w:rsid w:val="00774330"/>
    <w:rsid w:val="007754AB"/>
    <w:rsid w:val="0077587B"/>
    <w:rsid w:val="00775F96"/>
    <w:rsid w:val="0077721A"/>
    <w:rsid w:val="00777D6F"/>
    <w:rsid w:val="00777FE7"/>
    <w:rsid w:val="007802D4"/>
    <w:rsid w:val="007802EE"/>
    <w:rsid w:val="00781199"/>
    <w:rsid w:val="0078186E"/>
    <w:rsid w:val="007819E4"/>
    <w:rsid w:val="00782045"/>
    <w:rsid w:val="0078213F"/>
    <w:rsid w:val="007822CD"/>
    <w:rsid w:val="00782470"/>
    <w:rsid w:val="0078254F"/>
    <w:rsid w:val="0078315F"/>
    <w:rsid w:val="00783898"/>
    <w:rsid w:val="007851CA"/>
    <w:rsid w:val="00785915"/>
    <w:rsid w:val="00786B3E"/>
    <w:rsid w:val="00786BE0"/>
    <w:rsid w:val="007871FF"/>
    <w:rsid w:val="00790664"/>
    <w:rsid w:val="00790D21"/>
    <w:rsid w:val="007919DF"/>
    <w:rsid w:val="00791A50"/>
    <w:rsid w:val="00791D2A"/>
    <w:rsid w:val="007924D2"/>
    <w:rsid w:val="00792B2E"/>
    <w:rsid w:val="00792F46"/>
    <w:rsid w:val="00794240"/>
    <w:rsid w:val="00794456"/>
    <w:rsid w:val="00794501"/>
    <w:rsid w:val="007951D1"/>
    <w:rsid w:val="007952FF"/>
    <w:rsid w:val="00796060"/>
    <w:rsid w:val="00797A75"/>
    <w:rsid w:val="007A0415"/>
    <w:rsid w:val="007A1739"/>
    <w:rsid w:val="007A2AD8"/>
    <w:rsid w:val="007A2BC5"/>
    <w:rsid w:val="007A30BB"/>
    <w:rsid w:val="007A3118"/>
    <w:rsid w:val="007A32D0"/>
    <w:rsid w:val="007A3DB0"/>
    <w:rsid w:val="007A430F"/>
    <w:rsid w:val="007A4465"/>
    <w:rsid w:val="007A597B"/>
    <w:rsid w:val="007A5FB0"/>
    <w:rsid w:val="007A640A"/>
    <w:rsid w:val="007A7D60"/>
    <w:rsid w:val="007B1842"/>
    <w:rsid w:val="007B22F2"/>
    <w:rsid w:val="007B237B"/>
    <w:rsid w:val="007B296E"/>
    <w:rsid w:val="007B2C28"/>
    <w:rsid w:val="007B2F4B"/>
    <w:rsid w:val="007B49B8"/>
    <w:rsid w:val="007B4E8F"/>
    <w:rsid w:val="007B5B21"/>
    <w:rsid w:val="007B61BC"/>
    <w:rsid w:val="007B624E"/>
    <w:rsid w:val="007B6576"/>
    <w:rsid w:val="007B67D5"/>
    <w:rsid w:val="007B6C2F"/>
    <w:rsid w:val="007B76FB"/>
    <w:rsid w:val="007C0082"/>
    <w:rsid w:val="007C1510"/>
    <w:rsid w:val="007C2963"/>
    <w:rsid w:val="007C2AAD"/>
    <w:rsid w:val="007C2B10"/>
    <w:rsid w:val="007C3064"/>
    <w:rsid w:val="007C33B3"/>
    <w:rsid w:val="007C3880"/>
    <w:rsid w:val="007C3F70"/>
    <w:rsid w:val="007C4597"/>
    <w:rsid w:val="007C461F"/>
    <w:rsid w:val="007C49A9"/>
    <w:rsid w:val="007C583C"/>
    <w:rsid w:val="007C59B7"/>
    <w:rsid w:val="007C5FCE"/>
    <w:rsid w:val="007C6097"/>
    <w:rsid w:val="007C7BFA"/>
    <w:rsid w:val="007C7CF2"/>
    <w:rsid w:val="007D0002"/>
    <w:rsid w:val="007D0815"/>
    <w:rsid w:val="007D0896"/>
    <w:rsid w:val="007D0978"/>
    <w:rsid w:val="007D09B2"/>
    <w:rsid w:val="007D0DA3"/>
    <w:rsid w:val="007D1567"/>
    <w:rsid w:val="007D17EC"/>
    <w:rsid w:val="007D1E60"/>
    <w:rsid w:val="007D277A"/>
    <w:rsid w:val="007D4508"/>
    <w:rsid w:val="007D457D"/>
    <w:rsid w:val="007D46CE"/>
    <w:rsid w:val="007D485C"/>
    <w:rsid w:val="007D4A31"/>
    <w:rsid w:val="007D4D92"/>
    <w:rsid w:val="007D5616"/>
    <w:rsid w:val="007D63C3"/>
    <w:rsid w:val="007D7060"/>
    <w:rsid w:val="007D7FDC"/>
    <w:rsid w:val="007E0A1A"/>
    <w:rsid w:val="007E1A72"/>
    <w:rsid w:val="007E26E3"/>
    <w:rsid w:val="007E2718"/>
    <w:rsid w:val="007E2C5B"/>
    <w:rsid w:val="007E30EB"/>
    <w:rsid w:val="007E355D"/>
    <w:rsid w:val="007E4A21"/>
    <w:rsid w:val="007E5AD6"/>
    <w:rsid w:val="007E680B"/>
    <w:rsid w:val="007E6DC8"/>
    <w:rsid w:val="007E7A77"/>
    <w:rsid w:val="007E7AF8"/>
    <w:rsid w:val="007E7B1F"/>
    <w:rsid w:val="007E7D1D"/>
    <w:rsid w:val="007E7DBC"/>
    <w:rsid w:val="007F04BA"/>
    <w:rsid w:val="007F0545"/>
    <w:rsid w:val="007F1BEE"/>
    <w:rsid w:val="007F2307"/>
    <w:rsid w:val="007F2774"/>
    <w:rsid w:val="007F27D2"/>
    <w:rsid w:val="007F29EE"/>
    <w:rsid w:val="007F373B"/>
    <w:rsid w:val="007F3811"/>
    <w:rsid w:val="007F42CB"/>
    <w:rsid w:val="007F4971"/>
    <w:rsid w:val="007F4DAA"/>
    <w:rsid w:val="007F51D7"/>
    <w:rsid w:val="007F5691"/>
    <w:rsid w:val="007F6095"/>
    <w:rsid w:val="007F664A"/>
    <w:rsid w:val="007F69D2"/>
    <w:rsid w:val="007F6E9A"/>
    <w:rsid w:val="007F78C4"/>
    <w:rsid w:val="008018AA"/>
    <w:rsid w:val="00801BCE"/>
    <w:rsid w:val="00801D41"/>
    <w:rsid w:val="00801D7F"/>
    <w:rsid w:val="00801EEB"/>
    <w:rsid w:val="00802FDE"/>
    <w:rsid w:val="008036AE"/>
    <w:rsid w:val="0080432F"/>
    <w:rsid w:val="00805216"/>
    <w:rsid w:val="00806251"/>
    <w:rsid w:val="00806FFF"/>
    <w:rsid w:val="008104E2"/>
    <w:rsid w:val="00810C85"/>
    <w:rsid w:val="008116A2"/>
    <w:rsid w:val="008117A7"/>
    <w:rsid w:val="00811A74"/>
    <w:rsid w:val="00811F71"/>
    <w:rsid w:val="00812025"/>
    <w:rsid w:val="00812885"/>
    <w:rsid w:val="00812DAE"/>
    <w:rsid w:val="00813E63"/>
    <w:rsid w:val="00814AA5"/>
    <w:rsid w:val="0081514C"/>
    <w:rsid w:val="00816C24"/>
    <w:rsid w:val="00817DFA"/>
    <w:rsid w:val="00817EB6"/>
    <w:rsid w:val="0082005F"/>
    <w:rsid w:val="008200DD"/>
    <w:rsid w:val="008210FD"/>
    <w:rsid w:val="00821846"/>
    <w:rsid w:val="008222AA"/>
    <w:rsid w:val="00822CE5"/>
    <w:rsid w:val="00823465"/>
    <w:rsid w:val="008249CF"/>
    <w:rsid w:val="00824C10"/>
    <w:rsid w:val="00824ED8"/>
    <w:rsid w:val="00824F74"/>
    <w:rsid w:val="0082500A"/>
    <w:rsid w:val="008251DC"/>
    <w:rsid w:val="0082549E"/>
    <w:rsid w:val="008259F6"/>
    <w:rsid w:val="00825C5C"/>
    <w:rsid w:val="00825EDA"/>
    <w:rsid w:val="0082624D"/>
    <w:rsid w:val="00826683"/>
    <w:rsid w:val="00827E5B"/>
    <w:rsid w:val="00830109"/>
    <w:rsid w:val="00830835"/>
    <w:rsid w:val="008308AF"/>
    <w:rsid w:val="00830A1D"/>
    <w:rsid w:val="008310CA"/>
    <w:rsid w:val="0083114D"/>
    <w:rsid w:val="008331F8"/>
    <w:rsid w:val="0083353A"/>
    <w:rsid w:val="00834433"/>
    <w:rsid w:val="00834AF0"/>
    <w:rsid w:val="00834D66"/>
    <w:rsid w:val="00835AD5"/>
    <w:rsid w:val="00835E1B"/>
    <w:rsid w:val="0083627B"/>
    <w:rsid w:val="00836CCC"/>
    <w:rsid w:val="00836D29"/>
    <w:rsid w:val="0083784B"/>
    <w:rsid w:val="00837F4F"/>
    <w:rsid w:val="00840F0F"/>
    <w:rsid w:val="00841288"/>
    <w:rsid w:val="00841D26"/>
    <w:rsid w:val="008437DC"/>
    <w:rsid w:val="008438C9"/>
    <w:rsid w:val="008439CC"/>
    <w:rsid w:val="00843FE5"/>
    <w:rsid w:val="00845A34"/>
    <w:rsid w:val="00845C47"/>
    <w:rsid w:val="008463B5"/>
    <w:rsid w:val="008471C9"/>
    <w:rsid w:val="00847460"/>
    <w:rsid w:val="00850823"/>
    <w:rsid w:val="0085082E"/>
    <w:rsid w:val="008508F2"/>
    <w:rsid w:val="0085098B"/>
    <w:rsid w:val="0085112D"/>
    <w:rsid w:val="008521ED"/>
    <w:rsid w:val="0085248E"/>
    <w:rsid w:val="008526B0"/>
    <w:rsid w:val="00853D2B"/>
    <w:rsid w:val="0085493A"/>
    <w:rsid w:val="00854C17"/>
    <w:rsid w:val="00855212"/>
    <w:rsid w:val="00855FBF"/>
    <w:rsid w:val="00856125"/>
    <w:rsid w:val="00856E0B"/>
    <w:rsid w:val="0085700D"/>
    <w:rsid w:val="00857486"/>
    <w:rsid w:val="00857EC9"/>
    <w:rsid w:val="00860269"/>
    <w:rsid w:val="00862699"/>
    <w:rsid w:val="008640C8"/>
    <w:rsid w:val="0086416B"/>
    <w:rsid w:val="00864450"/>
    <w:rsid w:val="008649CE"/>
    <w:rsid w:val="0086515C"/>
    <w:rsid w:val="0086526A"/>
    <w:rsid w:val="008655A9"/>
    <w:rsid w:val="00865D04"/>
    <w:rsid w:val="0086718A"/>
    <w:rsid w:val="00867A41"/>
    <w:rsid w:val="008705C0"/>
    <w:rsid w:val="0087082B"/>
    <w:rsid w:val="00870E38"/>
    <w:rsid w:val="0087194D"/>
    <w:rsid w:val="008726BC"/>
    <w:rsid w:val="008728C4"/>
    <w:rsid w:val="00872D24"/>
    <w:rsid w:val="00873B69"/>
    <w:rsid w:val="00874490"/>
    <w:rsid w:val="008753EA"/>
    <w:rsid w:val="00875D86"/>
    <w:rsid w:val="0087650E"/>
    <w:rsid w:val="00876890"/>
    <w:rsid w:val="00876FD7"/>
    <w:rsid w:val="00877582"/>
    <w:rsid w:val="0087774F"/>
    <w:rsid w:val="00880228"/>
    <w:rsid w:val="008802C0"/>
    <w:rsid w:val="00880436"/>
    <w:rsid w:val="008805A3"/>
    <w:rsid w:val="00880AE4"/>
    <w:rsid w:val="00880CF4"/>
    <w:rsid w:val="00880DE0"/>
    <w:rsid w:val="0088217D"/>
    <w:rsid w:val="00882340"/>
    <w:rsid w:val="00882E86"/>
    <w:rsid w:val="00883C97"/>
    <w:rsid w:val="00884431"/>
    <w:rsid w:val="008844F9"/>
    <w:rsid w:val="00884756"/>
    <w:rsid w:val="00884E6A"/>
    <w:rsid w:val="00884F6B"/>
    <w:rsid w:val="008859A1"/>
    <w:rsid w:val="00885C9F"/>
    <w:rsid w:val="00885E3F"/>
    <w:rsid w:val="0088601F"/>
    <w:rsid w:val="00886035"/>
    <w:rsid w:val="0088644B"/>
    <w:rsid w:val="00886504"/>
    <w:rsid w:val="00887825"/>
    <w:rsid w:val="00887837"/>
    <w:rsid w:val="00887B46"/>
    <w:rsid w:val="00890690"/>
    <w:rsid w:val="008912AD"/>
    <w:rsid w:val="00891D4E"/>
    <w:rsid w:val="0089266A"/>
    <w:rsid w:val="00892E61"/>
    <w:rsid w:val="00894091"/>
    <w:rsid w:val="00896864"/>
    <w:rsid w:val="00896EEF"/>
    <w:rsid w:val="00897B37"/>
    <w:rsid w:val="00897C7B"/>
    <w:rsid w:val="008A0E8A"/>
    <w:rsid w:val="008A0EF2"/>
    <w:rsid w:val="008A0F2E"/>
    <w:rsid w:val="008A1037"/>
    <w:rsid w:val="008A1B90"/>
    <w:rsid w:val="008A216A"/>
    <w:rsid w:val="008A330B"/>
    <w:rsid w:val="008A3335"/>
    <w:rsid w:val="008A3624"/>
    <w:rsid w:val="008A3BE4"/>
    <w:rsid w:val="008A4117"/>
    <w:rsid w:val="008A41A9"/>
    <w:rsid w:val="008A4306"/>
    <w:rsid w:val="008A502C"/>
    <w:rsid w:val="008A5714"/>
    <w:rsid w:val="008A6548"/>
    <w:rsid w:val="008A6C8B"/>
    <w:rsid w:val="008A6CE3"/>
    <w:rsid w:val="008A6F55"/>
    <w:rsid w:val="008B21E9"/>
    <w:rsid w:val="008B22E0"/>
    <w:rsid w:val="008B2AD7"/>
    <w:rsid w:val="008B2B45"/>
    <w:rsid w:val="008B3002"/>
    <w:rsid w:val="008B4C42"/>
    <w:rsid w:val="008B5364"/>
    <w:rsid w:val="008B55F3"/>
    <w:rsid w:val="008B5C2D"/>
    <w:rsid w:val="008B626C"/>
    <w:rsid w:val="008B628C"/>
    <w:rsid w:val="008B6292"/>
    <w:rsid w:val="008C0578"/>
    <w:rsid w:val="008C0F4E"/>
    <w:rsid w:val="008C1297"/>
    <w:rsid w:val="008C1321"/>
    <w:rsid w:val="008C14D7"/>
    <w:rsid w:val="008C2649"/>
    <w:rsid w:val="008C2686"/>
    <w:rsid w:val="008C2FBD"/>
    <w:rsid w:val="008C3027"/>
    <w:rsid w:val="008C3610"/>
    <w:rsid w:val="008C5A96"/>
    <w:rsid w:val="008C6677"/>
    <w:rsid w:val="008C68D3"/>
    <w:rsid w:val="008C7CE4"/>
    <w:rsid w:val="008C7EC0"/>
    <w:rsid w:val="008D009D"/>
    <w:rsid w:val="008D1853"/>
    <w:rsid w:val="008D27FF"/>
    <w:rsid w:val="008D2C1E"/>
    <w:rsid w:val="008D2F06"/>
    <w:rsid w:val="008D38F8"/>
    <w:rsid w:val="008D3FAB"/>
    <w:rsid w:val="008D7071"/>
    <w:rsid w:val="008D7A43"/>
    <w:rsid w:val="008E0BB9"/>
    <w:rsid w:val="008E0C39"/>
    <w:rsid w:val="008E0F15"/>
    <w:rsid w:val="008E20AD"/>
    <w:rsid w:val="008E2E9D"/>
    <w:rsid w:val="008E368D"/>
    <w:rsid w:val="008E4307"/>
    <w:rsid w:val="008E4C6F"/>
    <w:rsid w:val="008E51CB"/>
    <w:rsid w:val="008E5966"/>
    <w:rsid w:val="008E6648"/>
    <w:rsid w:val="008E6C6C"/>
    <w:rsid w:val="008E6DBF"/>
    <w:rsid w:val="008E7D2B"/>
    <w:rsid w:val="008E7D7B"/>
    <w:rsid w:val="008F079D"/>
    <w:rsid w:val="008F08EB"/>
    <w:rsid w:val="008F094F"/>
    <w:rsid w:val="008F0B35"/>
    <w:rsid w:val="008F0DE7"/>
    <w:rsid w:val="008F0F86"/>
    <w:rsid w:val="008F10AE"/>
    <w:rsid w:val="008F196B"/>
    <w:rsid w:val="008F21B1"/>
    <w:rsid w:val="008F2636"/>
    <w:rsid w:val="008F29CE"/>
    <w:rsid w:val="008F3391"/>
    <w:rsid w:val="008F37C7"/>
    <w:rsid w:val="008F449A"/>
    <w:rsid w:val="008F4727"/>
    <w:rsid w:val="008F4E50"/>
    <w:rsid w:val="008F52DE"/>
    <w:rsid w:val="008F54CC"/>
    <w:rsid w:val="008F5FE6"/>
    <w:rsid w:val="008F6AAC"/>
    <w:rsid w:val="008F6FD6"/>
    <w:rsid w:val="008F731F"/>
    <w:rsid w:val="008F74C4"/>
    <w:rsid w:val="008F7994"/>
    <w:rsid w:val="00900A8A"/>
    <w:rsid w:val="00900E27"/>
    <w:rsid w:val="009018F1"/>
    <w:rsid w:val="00902248"/>
    <w:rsid w:val="0090260A"/>
    <w:rsid w:val="00904EA0"/>
    <w:rsid w:val="00904F80"/>
    <w:rsid w:val="009053C4"/>
    <w:rsid w:val="009063CF"/>
    <w:rsid w:val="00907227"/>
    <w:rsid w:val="00907416"/>
    <w:rsid w:val="00907960"/>
    <w:rsid w:val="00907A33"/>
    <w:rsid w:val="00910950"/>
    <w:rsid w:val="00910CB2"/>
    <w:rsid w:val="00910E16"/>
    <w:rsid w:val="00910F62"/>
    <w:rsid w:val="00911199"/>
    <w:rsid w:val="0091126F"/>
    <w:rsid w:val="00911DA2"/>
    <w:rsid w:val="00912199"/>
    <w:rsid w:val="00912825"/>
    <w:rsid w:val="009129B7"/>
    <w:rsid w:val="009131B5"/>
    <w:rsid w:val="009147F3"/>
    <w:rsid w:val="0091486D"/>
    <w:rsid w:val="009148BD"/>
    <w:rsid w:val="00914F90"/>
    <w:rsid w:val="009154D0"/>
    <w:rsid w:val="00915637"/>
    <w:rsid w:val="00915CC6"/>
    <w:rsid w:val="00915FA3"/>
    <w:rsid w:val="00915FCB"/>
    <w:rsid w:val="00916B0D"/>
    <w:rsid w:val="00917368"/>
    <w:rsid w:val="009173DE"/>
    <w:rsid w:val="00917949"/>
    <w:rsid w:val="00920215"/>
    <w:rsid w:val="00920B2F"/>
    <w:rsid w:val="00920FC1"/>
    <w:rsid w:val="00921E7E"/>
    <w:rsid w:val="00921F45"/>
    <w:rsid w:val="00922217"/>
    <w:rsid w:val="0092230C"/>
    <w:rsid w:val="009225D8"/>
    <w:rsid w:val="0092277F"/>
    <w:rsid w:val="00922903"/>
    <w:rsid w:val="00922DD0"/>
    <w:rsid w:val="0092314B"/>
    <w:rsid w:val="009231B6"/>
    <w:rsid w:val="0092333A"/>
    <w:rsid w:val="0092354E"/>
    <w:rsid w:val="00923774"/>
    <w:rsid w:val="00923E66"/>
    <w:rsid w:val="00924A63"/>
    <w:rsid w:val="0092548C"/>
    <w:rsid w:val="009268C7"/>
    <w:rsid w:val="00926ABD"/>
    <w:rsid w:val="00926B45"/>
    <w:rsid w:val="00926F34"/>
    <w:rsid w:val="009273D1"/>
    <w:rsid w:val="009275C4"/>
    <w:rsid w:val="00927713"/>
    <w:rsid w:val="00927A6C"/>
    <w:rsid w:val="009310DA"/>
    <w:rsid w:val="009317E3"/>
    <w:rsid w:val="00931ED5"/>
    <w:rsid w:val="00931F18"/>
    <w:rsid w:val="00932547"/>
    <w:rsid w:val="00933B6C"/>
    <w:rsid w:val="00935706"/>
    <w:rsid w:val="00935887"/>
    <w:rsid w:val="00935A56"/>
    <w:rsid w:val="00936123"/>
    <w:rsid w:val="00936429"/>
    <w:rsid w:val="00936547"/>
    <w:rsid w:val="00936A30"/>
    <w:rsid w:val="009372CF"/>
    <w:rsid w:val="009376AB"/>
    <w:rsid w:val="00937F1D"/>
    <w:rsid w:val="00940ADE"/>
    <w:rsid w:val="00940BCD"/>
    <w:rsid w:val="00941305"/>
    <w:rsid w:val="00941372"/>
    <w:rsid w:val="009415DA"/>
    <w:rsid w:val="00941B58"/>
    <w:rsid w:val="00941E7F"/>
    <w:rsid w:val="009422D0"/>
    <w:rsid w:val="00942D0E"/>
    <w:rsid w:val="009437D7"/>
    <w:rsid w:val="00944D60"/>
    <w:rsid w:val="00945185"/>
    <w:rsid w:val="009451FE"/>
    <w:rsid w:val="009469DC"/>
    <w:rsid w:val="00946AB3"/>
    <w:rsid w:val="00947252"/>
    <w:rsid w:val="009477DE"/>
    <w:rsid w:val="0094799F"/>
    <w:rsid w:val="00950DBD"/>
    <w:rsid w:val="00951573"/>
    <w:rsid w:val="00951834"/>
    <w:rsid w:val="0095186F"/>
    <w:rsid w:val="00951A16"/>
    <w:rsid w:val="00951D8D"/>
    <w:rsid w:val="00953A52"/>
    <w:rsid w:val="00953AD3"/>
    <w:rsid w:val="0095643D"/>
    <w:rsid w:val="009606B1"/>
    <w:rsid w:val="009610C3"/>
    <w:rsid w:val="0096151E"/>
    <w:rsid w:val="0096212E"/>
    <w:rsid w:val="00962145"/>
    <w:rsid w:val="00962315"/>
    <w:rsid w:val="0096238E"/>
    <w:rsid w:val="00962D16"/>
    <w:rsid w:val="0096329A"/>
    <w:rsid w:val="009639DB"/>
    <w:rsid w:val="00963F8B"/>
    <w:rsid w:val="009643CD"/>
    <w:rsid w:val="00964969"/>
    <w:rsid w:val="009649C5"/>
    <w:rsid w:val="00964E3E"/>
    <w:rsid w:val="00964F26"/>
    <w:rsid w:val="00965177"/>
    <w:rsid w:val="00965407"/>
    <w:rsid w:val="00965EE0"/>
    <w:rsid w:val="00967948"/>
    <w:rsid w:val="00967CBB"/>
    <w:rsid w:val="00970AC9"/>
    <w:rsid w:val="00971CB3"/>
    <w:rsid w:val="0097204A"/>
    <w:rsid w:val="00972313"/>
    <w:rsid w:val="009726A1"/>
    <w:rsid w:val="00972757"/>
    <w:rsid w:val="00972794"/>
    <w:rsid w:val="00972BB8"/>
    <w:rsid w:val="0097344A"/>
    <w:rsid w:val="0097365C"/>
    <w:rsid w:val="00973A53"/>
    <w:rsid w:val="00973E73"/>
    <w:rsid w:val="00973F81"/>
    <w:rsid w:val="009745B4"/>
    <w:rsid w:val="009750AE"/>
    <w:rsid w:val="00975310"/>
    <w:rsid w:val="00976056"/>
    <w:rsid w:val="00976EDF"/>
    <w:rsid w:val="0097738E"/>
    <w:rsid w:val="00977AEF"/>
    <w:rsid w:val="00977C14"/>
    <w:rsid w:val="00977CF3"/>
    <w:rsid w:val="009814DE"/>
    <w:rsid w:val="009836DD"/>
    <w:rsid w:val="009847D7"/>
    <w:rsid w:val="00987974"/>
    <w:rsid w:val="00987D47"/>
    <w:rsid w:val="009900A7"/>
    <w:rsid w:val="009915A0"/>
    <w:rsid w:val="0099174B"/>
    <w:rsid w:val="00991786"/>
    <w:rsid w:val="00993F0D"/>
    <w:rsid w:val="0099628E"/>
    <w:rsid w:val="009969AF"/>
    <w:rsid w:val="0099736D"/>
    <w:rsid w:val="00997567"/>
    <w:rsid w:val="00997F39"/>
    <w:rsid w:val="009A0675"/>
    <w:rsid w:val="009A16A2"/>
    <w:rsid w:val="009A19F3"/>
    <w:rsid w:val="009A1C83"/>
    <w:rsid w:val="009A1EA9"/>
    <w:rsid w:val="009A3021"/>
    <w:rsid w:val="009A3AF7"/>
    <w:rsid w:val="009A3B80"/>
    <w:rsid w:val="009A3E08"/>
    <w:rsid w:val="009A4C4A"/>
    <w:rsid w:val="009A64D2"/>
    <w:rsid w:val="009A6B5A"/>
    <w:rsid w:val="009A6BE4"/>
    <w:rsid w:val="009A6D06"/>
    <w:rsid w:val="009A768B"/>
    <w:rsid w:val="009A7A70"/>
    <w:rsid w:val="009A7BF1"/>
    <w:rsid w:val="009A7F4F"/>
    <w:rsid w:val="009B03B9"/>
    <w:rsid w:val="009B1B7A"/>
    <w:rsid w:val="009B22D2"/>
    <w:rsid w:val="009B28EA"/>
    <w:rsid w:val="009B34CE"/>
    <w:rsid w:val="009B36B4"/>
    <w:rsid w:val="009B3FB8"/>
    <w:rsid w:val="009B429E"/>
    <w:rsid w:val="009B4D16"/>
    <w:rsid w:val="009B5FA1"/>
    <w:rsid w:val="009B6F44"/>
    <w:rsid w:val="009B75AD"/>
    <w:rsid w:val="009B771D"/>
    <w:rsid w:val="009B78AD"/>
    <w:rsid w:val="009C1435"/>
    <w:rsid w:val="009C1E3E"/>
    <w:rsid w:val="009C28C1"/>
    <w:rsid w:val="009C2E83"/>
    <w:rsid w:val="009C3B05"/>
    <w:rsid w:val="009C4B29"/>
    <w:rsid w:val="009C5613"/>
    <w:rsid w:val="009C5863"/>
    <w:rsid w:val="009C633C"/>
    <w:rsid w:val="009C65F7"/>
    <w:rsid w:val="009C6E9F"/>
    <w:rsid w:val="009C7222"/>
    <w:rsid w:val="009C7587"/>
    <w:rsid w:val="009C7752"/>
    <w:rsid w:val="009C7E50"/>
    <w:rsid w:val="009D056B"/>
    <w:rsid w:val="009D05E5"/>
    <w:rsid w:val="009D07DD"/>
    <w:rsid w:val="009D10FF"/>
    <w:rsid w:val="009D1E85"/>
    <w:rsid w:val="009D20A0"/>
    <w:rsid w:val="009D2229"/>
    <w:rsid w:val="009D3522"/>
    <w:rsid w:val="009D36A3"/>
    <w:rsid w:val="009D4547"/>
    <w:rsid w:val="009D4E69"/>
    <w:rsid w:val="009D5387"/>
    <w:rsid w:val="009D53D1"/>
    <w:rsid w:val="009D550C"/>
    <w:rsid w:val="009D59CC"/>
    <w:rsid w:val="009D5C3D"/>
    <w:rsid w:val="009D5E82"/>
    <w:rsid w:val="009D6601"/>
    <w:rsid w:val="009D7053"/>
    <w:rsid w:val="009D7F16"/>
    <w:rsid w:val="009E0E56"/>
    <w:rsid w:val="009E171B"/>
    <w:rsid w:val="009E1BD7"/>
    <w:rsid w:val="009E1E8C"/>
    <w:rsid w:val="009E27D7"/>
    <w:rsid w:val="009E4351"/>
    <w:rsid w:val="009E4926"/>
    <w:rsid w:val="009E52D0"/>
    <w:rsid w:val="009E54E9"/>
    <w:rsid w:val="009E61C9"/>
    <w:rsid w:val="009E63FF"/>
    <w:rsid w:val="009F0111"/>
    <w:rsid w:val="009F0D3D"/>
    <w:rsid w:val="009F10F3"/>
    <w:rsid w:val="009F1721"/>
    <w:rsid w:val="009F1890"/>
    <w:rsid w:val="009F244B"/>
    <w:rsid w:val="009F2B7C"/>
    <w:rsid w:val="009F2BC1"/>
    <w:rsid w:val="009F4B45"/>
    <w:rsid w:val="009F4F74"/>
    <w:rsid w:val="009F5468"/>
    <w:rsid w:val="009F568C"/>
    <w:rsid w:val="009F5808"/>
    <w:rsid w:val="009F59EC"/>
    <w:rsid w:val="009F6274"/>
    <w:rsid w:val="009F67DD"/>
    <w:rsid w:val="009F6C94"/>
    <w:rsid w:val="009F7021"/>
    <w:rsid w:val="009F7099"/>
    <w:rsid w:val="009F732C"/>
    <w:rsid w:val="009F73A1"/>
    <w:rsid w:val="009F7DF7"/>
    <w:rsid w:val="00A00237"/>
    <w:rsid w:val="00A009FD"/>
    <w:rsid w:val="00A00B34"/>
    <w:rsid w:val="00A00DE3"/>
    <w:rsid w:val="00A00F43"/>
    <w:rsid w:val="00A011D5"/>
    <w:rsid w:val="00A0120D"/>
    <w:rsid w:val="00A012A4"/>
    <w:rsid w:val="00A01326"/>
    <w:rsid w:val="00A0156D"/>
    <w:rsid w:val="00A029DF"/>
    <w:rsid w:val="00A038BC"/>
    <w:rsid w:val="00A03A77"/>
    <w:rsid w:val="00A065B9"/>
    <w:rsid w:val="00A06B5F"/>
    <w:rsid w:val="00A06C05"/>
    <w:rsid w:val="00A06CA2"/>
    <w:rsid w:val="00A07064"/>
    <w:rsid w:val="00A072D0"/>
    <w:rsid w:val="00A073E1"/>
    <w:rsid w:val="00A10469"/>
    <w:rsid w:val="00A11C4B"/>
    <w:rsid w:val="00A1219D"/>
    <w:rsid w:val="00A122F5"/>
    <w:rsid w:val="00A12EC2"/>
    <w:rsid w:val="00A1355F"/>
    <w:rsid w:val="00A141B4"/>
    <w:rsid w:val="00A14BE9"/>
    <w:rsid w:val="00A153C2"/>
    <w:rsid w:val="00A158F2"/>
    <w:rsid w:val="00A15D5B"/>
    <w:rsid w:val="00A16EEB"/>
    <w:rsid w:val="00A170F6"/>
    <w:rsid w:val="00A20334"/>
    <w:rsid w:val="00A20397"/>
    <w:rsid w:val="00A2046A"/>
    <w:rsid w:val="00A20A54"/>
    <w:rsid w:val="00A20B6E"/>
    <w:rsid w:val="00A229DA"/>
    <w:rsid w:val="00A23066"/>
    <w:rsid w:val="00A23696"/>
    <w:rsid w:val="00A23CDB"/>
    <w:rsid w:val="00A244E2"/>
    <w:rsid w:val="00A245AE"/>
    <w:rsid w:val="00A25844"/>
    <w:rsid w:val="00A261B4"/>
    <w:rsid w:val="00A278BA"/>
    <w:rsid w:val="00A27B2C"/>
    <w:rsid w:val="00A27EB6"/>
    <w:rsid w:val="00A30272"/>
    <w:rsid w:val="00A30630"/>
    <w:rsid w:val="00A306E4"/>
    <w:rsid w:val="00A30BD9"/>
    <w:rsid w:val="00A30E2B"/>
    <w:rsid w:val="00A31B00"/>
    <w:rsid w:val="00A31E2B"/>
    <w:rsid w:val="00A3214E"/>
    <w:rsid w:val="00A32343"/>
    <w:rsid w:val="00A32942"/>
    <w:rsid w:val="00A33A44"/>
    <w:rsid w:val="00A34DC4"/>
    <w:rsid w:val="00A365E6"/>
    <w:rsid w:val="00A36922"/>
    <w:rsid w:val="00A37565"/>
    <w:rsid w:val="00A37D54"/>
    <w:rsid w:val="00A40C02"/>
    <w:rsid w:val="00A40C45"/>
    <w:rsid w:val="00A40CCE"/>
    <w:rsid w:val="00A418DF"/>
    <w:rsid w:val="00A419DE"/>
    <w:rsid w:val="00A41D56"/>
    <w:rsid w:val="00A41DF8"/>
    <w:rsid w:val="00A4221F"/>
    <w:rsid w:val="00A4454E"/>
    <w:rsid w:val="00A4472F"/>
    <w:rsid w:val="00A44789"/>
    <w:rsid w:val="00A45017"/>
    <w:rsid w:val="00A45208"/>
    <w:rsid w:val="00A4538B"/>
    <w:rsid w:val="00A45A1A"/>
    <w:rsid w:val="00A45D0F"/>
    <w:rsid w:val="00A46A57"/>
    <w:rsid w:val="00A46B1F"/>
    <w:rsid w:val="00A472B0"/>
    <w:rsid w:val="00A479F5"/>
    <w:rsid w:val="00A47C87"/>
    <w:rsid w:val="00A507C1"/>
    <w:rsid w:val="00A50A68"/>
    <w:rsid w:val="00A518A7"/>
    <w:rsid w:val="00A52FF9"/>
    <w:rsid w:val="00A53457"/>
    <w:rsid w:val="00A534DB"/>
    <w:rsid w:val="00A536AE"/>
    <w:rsid w:val="00A53708"/>
    <w:rsid w:val="00A5390C"/>
    <w:rsid w:val="00A53A8A"/>
    <w:rsid w:val="00A5452E"/>
    <w:rsid w:val="00A54976"/>
    <w:rsid w:val="00A56AD2"/>
    <w:rsid w:val="00A56D15"/>
    <w:rsid w:val="00A5782A"/>
    <w:rsid w:val="00A57AA6"/>
    <w:rsid w:val="00A6083C"/>
    <w:rsid w:val="00A60AB1"/>
    <w:rsid w:val="00A60EED"/>
    <w:rsid w:val="00A615C1"/>
    <w:rsid w:val="00A6186E"/>
    <w:rsid w:val="00A62470"/>
    <w:rsid w:val="00A62CFD"/>
    <w:rsid w:val="00A62D54"/>
    <w:rsid w:val="00A630E1"/>
    <w:rsid w:val="00A631FC"/>
    <w:rsid w:val="00A63674"/>
    <w:rsid w:val="00A63BFB"/>
    <w:rsid w:val="00A63C4A"/>
    <w:rsid w:val="00A642B0"/>
    <w:rsid w:val="00A646F6"/>
    <w:rsid w:val="00A652BE"/>
    <w:rsid w:val="00A664CE"/>
    <w:rsid w:val="00A667DE"/>
    <w:rsid w:val="00A669F6"/>
    <w:rsid w:val="00A66B42"/>
    <w:rsid w:val="00A66C84"/>
    <w:rsid w:val="00A66CEA"/>
    <w:rsid w:val="00A66E40"/>
    <w:rsid w:val="00A67057"/>
    <w:rsid w:val="00A67868"/>
    <w:rsid w:val="00A679C2"/>
    <w:rsid w:val="00A70935"/>
    <w:rsid w:val="00A70DD3"/>
    <w:rsid w:val="00A70ECB"/>
    <w:rsid w:val="00A718AB"/>
    <w:rsid w:val="00A726B2"/>
    <w:rsid w:val="00A73191"/>
    <w:rsid w:val="00A73D16"/>
    <w:rsid w:val="00A73DC3"/>
    <w:rsid w:val="00A741D3"/>
    <w:rsid w:val="00A74DCE"/>
    <w:rsid w:val="00A74E66"/>
    <w:rsid w:val="00A74FEB"/>
    <w:rsid w:val="00A75A2D"/>
    <w:rsid w:val="00A75C38"/>
    <w:rsid w:val="00A7601D"/>
    <w:rsid w:val="00A77756"/>
    <w:rsid w:val="00A80960"/>
    <w:rsid w:val="00A809EB"/>
    <w:rsid w:val="00A80DC2"/>
    <w:rsid w:val="00A81162"/>
    <w:rsid w:val="00A816AE"/>
    <w:rsid w:val="00A83900"/>
    <w:rsid w:val="00A8474F"/>
    <w:rsid w:val="00A848FB"/>
    <w:rsid w:val="00A84D5F"/>
    <w:rsid w:val="00A855E4"/>
    <w:rsid w:val="00A85630"/>
    <w:rsid w:val="00A86160"/>
    <w:rsid w:val="00A86B44"/>
    <w:rsid w:val="00A873EF"/>
    <w:rsid w:val="00A875F0"/>
    <w:rsid w:val="00A90932"/>
    <w:rsid w:val="00A90D70"/>
    <w:rsid w:val="00A90EF0"/>
    <w:rsid w:val="00A9129A"/>
    <w:rsid w:val="00A9182C"/>
    <w:rsid w:val="00A92A50"/>
    <w:rsid w:val="00A92EDD"/>
    <w:rsid w:val="00A9381F"/>
    <w:rsid w:val="00A93C33"/>
    <w:rsid w:val="00A93E83"/>
    <w:rsid w:val="00A940C2"/>
    <w:rsid w:val="00A94611"/>
    <w:rsid w:val="00A96259"/>
    <w:rsid w:val="00A967B3"/>
    <w:rsid w:val="00A97490"/>
    <w:rsid w:val="00A974D9"/>
    <w:rsid w:val="00A978E0"/>
    <w:rsid w:val="00A9799C"/>
    <w:rsid w:val="00A97CEC"/>
    <w:rsid w:val="00A97DDB"/>
    <w:rsid w:val="00AA0C62"/>
    <w:rsid w:val="00AA153C"/>
    <w:rsid w:val="00AA1F27"/>
    <w:rsid w:val="00AA218E"/>
    <w:rsid w:val="00AA2BC6"/>
    <w:rsid w:val="00AA2F1A"/>
    <w:rsid w:val="00AA449A"/>
    <w:rsid w:val="00AA61D8"/>
    <w:rsid w:val="00AA6568"/>
    <w:rsid w:val="00AA667C"/>
    <w:rsid w:val="00AA6F39"/>
    <w:rsid w:val="00AA6F94"/>
    <w:rsid w:val="00AA6FB0"/>
    <w:rsid w:val="00AA7AD2"/>
    <w:rsid w:val="00AA7BDA"/>
    <w:rsid w:val="00AB154F"/>
    <w:rsid w:val="00AB1B47"/>
    <w:rsid w:val="00AB1EE3"/>
    <w:rsid w:val="00AB2011"/>
    <w:rsid w:val="00AB22E9"/>
    <w:rsid w:val="00AB31C3"/>
    <w:rsid w:val="00AB3C85"/>
    <w:rsid w:val="00AB4250"/>
    <w:rsid w:val="00AB4C70"/>
    <w:rsid w:val="00AB5249"/>
    <w:rsid w:val="00AB590A"/>
    <w:rsid w:val="00AB7F30"/>
    <w:rsid w:val="00AC0449"/>
    <w:rsid w:val="00AC0906"/>
    <w:rsid w:val="00AC0BBD"/>
    <w:rsid w:val="00AC0C4A"/>
    <w:rsid w:val="00AC14E6"/>
    <w:rsid w:val="00AC18B9"/>
    <w:rsid w:val="00AC1D25"/>
    <w:rsid w:val="00AC2A33"/>
    <w:rsid w:val="00AC363D"/>
    <w:rsid w:val="00AC3CC4"/>
    <w:rsid w:val="00AC3EBD"/>
    <w:rsid w:val="00AC3FEC"/>
    <w:rsid w:val="00AC4122"/>
    <w:rsid w:val="00AC58ED"/>
    <w:rsid w:val="00AC5DCD"/>
    <w:rsid w:val="00AC6611"/>
    <w:rsid w:val="00AD004C"/>
    <w:rsid w:val="00AD1A66"/>
    <w:rsid w:val="00AD2DF0"/>
    <w:rsid w:val="00AD3779"/>
    <w:rsid w:val="00AD414D"/>
    <w:rsid w:val="00AD4366"/>
    <w:rsid w:val="00AD5FA8"/>
    <w:rsid w:val="00AD67E0"/>
    <w:rsid w:val="00AD769F"/>
    <w:rsid w:val="00AE0C49"/>
    <w:rsid w:val="00AE0D0A"/>
    <w:rsid w:val="00AE102F"/>
    <w:rsid w:val="00AE164B"/>
    <w:rsid w:val="00AE244D"/>
    <w:rsid w:val="00AE3100"/>
    <w:rsid w:val="00AE31CA"/>
    <w:rsid w:val="00AE3255"/>
    <w:rsid w:val="00AE3257"/>
    <w:rsid w:val="00AE3593"/>
    <w:rsid w:val="00AE4947"/>
    <w:rsid w:val="00AE4F59"/>
    <w:rsid w:val="00AE51DF"/>
    <w:rsid w:val="00AE551F"/>
    <w:rsid w:val="00AE55E7"/>
    <w:rsid w:val="00AE59A1"/>
    <w:rsid w:val="00AE59FE"/>
    <w:rsid w:val="00AE5E22"/>
    <w:rsid w:val="00AE6B30"/>
    <w:rsid w:val="00AE7185"/>
    <w:rsid w:val="00AE719D"/>
    <w:rsid w:val="00AE797E"/>
    <w:rsid w:val="00AF05BB"/>
    <w:rsid w:val="00AF08FB"/>
    <w:rsid w:val="00AF198D"/>
    <w:rsid w:val="00AF1AEE"/>
    <w:rsid w:val="00AF3400"/>
    <w:rsid w:val="00AF38E3"/>
    <w:rsid w:val="00AF4468"/>
    <w:rsid w:val="00AF45F1"/>
    <w:rsid w:val="00AF4F6C"/>
    <w:rsid w:val="00AF51EC"/>
    <w:rsid w:val="00AF59D7"/>
    <w:rsid w:val="00AF6710"/>
    <w:rsid w:val="00AF7704"/>
    <w:rsid w:val="00AF7880"/>
    <w:rsid w:val="00AF7C5F"/>
    <w:rsid w:val="00B00209"/>
    <w:rsid w:val="00B00DD7"/>
    <w:rsid w:val="00B0105F"/>
    <w:rsid w:val="00B01105"/>
    <w:rsid w:val="00B0127E"/>
    <w:rsid w:val="00B01E23"/>
    <w:rsid w:val="00B02353"/>
    <w:rsid w:val="00B02743"/>
    <w:rsid w:val="00B02C98"/>
    <w:rsid w:val="00B03640"/>
    <w:rsid w:val="00B03B2F"/>
    <w:rsid w:val="00B04AD8"/>
    <w:rsid w:val="00B04FF2"/>
    <w:rsid w:val="00B05139"/>
    <w:rsid w:val="00B05195"/>
    <w:rsid w:val="00B055DC"/>
    <w:rsid w:val="00B05798"/>
    <w:rsid w:val="00B05B9E"/>
    <w:rsid w:val="00B0670F"/>
    <w:rsid w:val="00B06ADC"/>
    <w:rsid w:val="00B06E09"/>
    <w:rsid w:val="00B06EC7"/>
    <w:rsid w:val="00B0767F"/>
    <w:rsid w:val="00B0786D"/>
    <w:rsid w:val="00B07B4D"/>
    <w:rsid w:val="00B1011A"/>
    <w:rsid w:val="00B10483"/>
    <w:rsid w:val="00B1092A"/>
    <w:rsid w:val="00B10956"/>
    <w:rsid w:val="00B10CF3"/>
    <w:rsid w:val="00B10F7E"/>
    <w:rsid w:val="00B111AC"/>
    <w:rsid w:val="00B11606"/>
    <w:rsid w:val="00B11E6A"/>
    <w:rsid w:val="00B12E8B"/>
    <w:rsid w:val="00B13182"/>
    <w:rsid w:val="00B137F3"/>
    <w:rsid w:val="00B13C50"/>
    <w:rsid w:val="00B143A8"/>
    <w:rsid w:val="00B15687"/>
    <w:rsid w:val="00B157CE"/>
    <w:rsid w:val="00B15C48"/>
    <w:rsid w:val="00B163D6"/>
    <w:rsid w:val="00B1645B"/>
    <w:rsid w:val="00B16686"/>
    <w:rsid w:val="00B167F1"/>
    <w:rsid w:val="00B17885"/>
    <w:rsid w:val="00B17F2B"/>
    <w:rsid w:val="00B205A2"/>
    <w:rsid w:val="00B207A3"/>
    <w:rsid w:val="00B20E60"/>
    <w:rsid w:val="00B21E38"/>
    <w:rsid w:val="00B246D9"/>
    <w:rsid w:val="00B248AD"/>
    <w:rsid w:val="00B24BEE"/>
    <w:rsid w:val="00B25FB1"/>
    <w:rsid w:val="00B26971"/>
    <w:rsid w:val="00B2718D"/>
    <w:rsid w:val="00B3088B"/>
    <w:rsid w:val="00B30BCD"/>
    <w:rsid w:val="00B319E1"/>
    <w:rsid w:val="00B31C2B"/>
    <w:rsid w:val="00B33719"/>
    <w:rsid w:val="00B3371C"/>
    <w:rsid w:val="00B33AA6"/>
    <w:rsid w:val="00B33B40"/>
    <w:rsid w:val="00B33EFA"/>
    <w:rsid w:val="00B34138"/>
    <w:rsid w:val="00B3425D"/>
    <w:rsid w:val="00B3470B"/>
    <w:rsid w:val="00B34D16"/>
    <w:rsid w:val="00B3659F"/>
    <w:rsid w:val="00B36693"/>
    <w:rsid w:val="00B3686A"/>
    <w:rsid w:val="00B3723E"/>
    <w:rsid w:val="00B372B1"/>
    <w:rsid w:val="00B40031"/>
    <w:rsid w:val="00B40FA0"/>
    <w:rsid w:val="00B40FE1"/>
    <w:rsid w:val="00B412EA"/>
    <w:rsid w:val="00B41303"/>
    <w:rsid w:val="00B41500"/>
    <w:rsid w:val="00B41726"/>
    <w:rsid w:val="00B41E1A"/>
    <w:rsid w:val="00B4213A"/>
    <w:rsid w:val="00B42377"/>
    <w:rsid w:val="00B42623"/>
    <w:rsid w:val="00B43409"/>
    <w:rsid w:val="00B43A88"/>
    <w:rsid w:val="00B447ED"/>
    <w:rsid w:val="00B44BB5"/>
    <w:rsid w:val="00B44BCA"/>
    <w:rsid w:val="00B44E6F"/>
    <w:rsid w:val="00B4579E"/>
    <w:rsid w:val="00B46947"/>
    <w:rsid w:val="00B47F78"/>
    <w:rsid w:val="00B5054E"/>
    <w:rsid w:val="00B51330"/>
    <w:rsid w:val="00B5263D"/>
    <w:rsid w:val="00B5277F"/>
    <w:rsid w:val="00B533BF"/>
    <w:rsid w:val="00B53AA4"/>
    <w:rsid w:val="00B542B7"/>
    <w:rsid w:val="00B5494E"/>
    <w:rsid w:val="00B55BA6"/>
    <w:rsid w:val="00B5630D"/>
    <w:rsid w:val="00B5662D"/>
    <w:rsid w:val="00B56869"/>
    <w:rsid w:val="00B5688C"/>
    <w:rsid w:val="00B568BF"/>
    <w:rsid w:val="00B56E1E"/>
    <w:rsid w:val="00B577C0"/>
    <w:rsid w:val="00B60BEE"/>
    <w:rsid w:val="00B60FDC"/>
    <w:rsid w:val="00B622FC"/>
    <w:rsid w:val="00B627FC"/>
    <w:rsid w:val="00B63E8F"/>
    <w:rsid w:val="00B64AE1"/>
    <w:rsid w:val="00B6610C"/>
    <w:rsid w:val="00B66BDC"/>
    <w:rsid w:val="00B66D10"/>
    <w:rsid w:val="00B66EE1"/>
    <w:rsid w:val="00B678FC"/>
    <w:rsid w:val="00B67F0F"/>
    <w:rsid w:val="00B70012"/>
    <w:rsid w:val="00B704DE"/>
    <w:rsid w:val="00B706E8"/>
    <w:rsid w:val="00B71020"/>
    <w:rsid w:val="00B7107C"/>
    <w:rsid w:val="00B71BA2"/>
    <w:rsid w:val="00B71BFD"/>
    <w:rsid w:val="00B71E1D"/>
    <w:rsid w:val="00B720CA"/>
    <w:rsid w:val="00B72EA7"/>
    <w:rsid w:val="00B733EE"/>
    <w:rsid w:val="00B7378F"/>
    <w:rsid w:val="00B74449"/>
    <w:rsid w:val="00B74504"/>
    <w:rsid w:val="00B756A1"/>
    <w:rsid w:val="00B759EF"/>
    <w:rsid w:val="00B75D7B"/>
    <w:rsid w:val="00B77308"/>
    <w:rsid w:val="00B812B7"/>
    <w:rsid w:val="00B81A6A"/>
    <w:rsid w:val="00B81FA8"/>
    <w:rsid w:val="00B82804"/>
    <w:rsid w:val="00B82BB9"/>
    <w:rsid w:val="00B82FE9"/>
    <w:rsid w:val="00B83D6B"/>
    <w:rsid w:val="00B8461D"/>
    <w:rsid w:val="00B84866"/>
    <w:rsid w:val="00B84BC6"/>
    <w:rsid w:val="00B84C5F"/>
    <w:rsid w:val="00B84F59"/>
    <w:rsid w:val="00B85832"/>
    <w:rsid w:val="00B8613E"/>
    <w:rsid w:val="00B868C6"/>
    <w:rsid w:val="00B86AB5"/>
    <w:rsid w:val="00B87E67"/>
    <w:rsid w:val="00B87F1B"/>
    <w:rsid w:val="00B9083B"/>
    <w:rsid w:val="00B90F1F"/>
    <w:rsid w:val="00B9214F"/>
    <w:rsid w:val="00B932F6"/>
    <w:rsid w:val="00B9334F"/>
    <w:rsid w:val="00B9410F"/>
    <w:rsid w:val="00B94213"/>
    <w:rsid w:val="00B942BA"/>
    <w:rsid w:val="00B9479E"/>
    <w:rsid w:val="00B94C13"/>
    <w:rsid w:val="00B9544E"/>
    <w:rsid w:val="00B95CBC"/>
    <w:rsid w:val="00B96F74"/>
    <w:rsid w:val="00B970EB"/>
    <w:rsid w:val="00BA03B8"/>
    <w:rsid w:val="00BA05B7"/>
    <w:rsid w:val="00BA0756"/>
    <w:rsid w:val="00BA08F6"/>
    <w:rsid w:val="00BA0B37"/>
    <w:rsid w:val="00BA129E"/>
    <w:rsid w:val="00BA1486"/>
    <w:rsid w:val="00BA15C4"/>
    <w:rsid w:val="00BA1932"/>
    <w:rsid w:val="00BA1CE8"/>
    <w:rsid w:val="00BA208D"/>
    <w:rsid w:val="00BA2674"/>
    <w:rsid w:val="00BA26F9"/>
    <w:rsid w:val="00BA43A4"/>
    <w:rsid w:val="00BA4D89"/>
    <w:rsid w:val="00BA5499"/>
    <w:rsid w:val="00BA54F8"/>
    <w:rsid w:val="00BA573E"/>
    <w:rsid w:val="00BA5DEA"/>
    <w:rsid w:val="00BA61AF"/>
    <w:rsid w:val="00BA631D"/>
    <w:rsid w:val="00BA696F"/>
    <w:rsid w:val="00BA69DA"/>
    <w:rsid w:val="00BA6CA8"/>
    <w:rsid w:val="00BA6E19"/>
    <w:rsid w:val="00BA7068"/>
    <w:rsid w:val="00BA79B4"/>
    <w:rsid w:val="00BB08AE"/>
    <w:rsid w:val="00BB1B80"/>
    <w:rsid w:val="00BB25CE"/>
    <w:rsid w:val="00BB304B"/>
    <w:rsid w:val="00BB3638"/>
    <w:rsid w:val="00BB3756"/>
    <w:rsid w:val="00BB4E0B"/>
    <w:rsid w:val="00BB5286"/>
    <w:rsid w:val="00BB654D"/>
    <w:rsid w:val="00BB660F"/>
    <w:rsid w:val="00BB6990"/>
    <w:rsid w:val="00BB7B99"/>
    <w:rsid w:val="00BC0F6F"/>
    <w:rsid w:val="00BC1131"/>
    <w:rsid w:val="00BC14E5"/>
    <w:rsid w:val="00BC1C28"/>
    <w:rsid w:val="00BC2054"/>
    <w:rsid w:val="00BC2CAD"/>
    <w:rsid w:val="00BC3523"/>
    <w:rsid w:val="00BC3729"/>
    <w:rsid w:val="00BC3943"/>
    <w:rsid w:val="00BC45EE"/>
    <w:rsid w:val="00BC4CA7"/>
    <w:rsid w:val="00BC5267"/>
    <w:rsid w:val="00BC599E"/>
    <w:rsid w:val="00BC5E63"/>
    <w:rsid w:val="00BC616A"/>
    <w:rsid w:val="00BC638A"/>
    <w:rsid w:val="00BD0762"/>
    <w:rsid w:val="00BD10B6"/>
    <w:rsid w:val="00BD16E2"/>
    <w:rsid w:val="00BD1CB0"/>
    <w:rsid w:val="00BD1F53"/>
    <w:rsid w:val="00BD22A6"/>
    <w:rsid w:val="00BD37CD"/>
    <w:rsid w:val="00BD4BEE"/>
    <w:rsid w:val="00BD4EBA"/>
    <w:rsid w:val="00BD553D"/>
    <w:rsid w:val="00BD59FF"/>
    <w:rsid w:val="00BD614E"/>
    <w:rsid w:val="00BD6C00"/>
    <w:rsid w:val="00BD6C42"/>
    <w:rsid w:val="00BD6D0A"/>
    <w:rsid w:val="00BE020A"/>
    <w:rsid w:val="00BE03F8"/>
    <w:rsid w:val="00BE05F3"/>
    <w:rsid w:val="00BE0D4A"/>
    <w:rsid w:val="00BE1188"/>
    <w:rsid w:val="00BE11C0"/>
    <w:rsid w:val="00BE1216"/>
    <w:rsid w:val="00BE243A"/>
    <w:rsid w:val="00BE3140"/>
    <w:rsid w:val="00BE3194"/>
    <w:rsid w:val="00BE4780"/>
    <w:rsid w:val="00BE4BCA"/>
    <w:rsid w:val="00BE5E2B"/>
    <w:rsid w:val="00BE6B5D"/>
    <w:rsid w:val="00BE7B2E"/>
    <w:rsid w:val="00BF05D4"/>
    <w:rsid w:val="00BF144B"/>
    <w:rsid w:val="00BF1679"/>
    <w:rsid w:val="00BF1A6E"/>
    <w:rsid w:val="00BF2022"/>
    <w:rsid w:val="00BF2146"/>
    <w:rsid w:val="00BF21E9"/>
    <w:rsid w:val="00BF21EE"/>
    <w:rsid w:val="00BF37E7"/>
    <w:rsid w:val="00BF3D96"/>
    <w:rsid w:val="00BF42A2"/>
    <w:rsid w:val="00BF451D"/>
    <w:rsid w:val="00BF493E"/>
    <w:rsid w:val="00BF4DE1"/>
    <w:rsid w:val="00BF551C"/>
    <w:rsid w:val="00BF55BD"/>
    <w:rsid w:val="00BF6680"/>
    <w:rsid w:val="00BF668B"/>
    <w:rsid w:val="00BF75DB"/>
    <w:rsid w:val="00C00941"/>
    <w:rsid w:val="00C00D25"/>
    <w:rsid w:val="00C01038"/>
    <w:rsid w:val="00C01379"/>
    <w:rsid w:val="00C01D23"/>
    <w:rsid w:val="00C0234E"/>
    <w:rsid w:val="00C023E6"/>
    <w:rsid w:val="00C02917"/>
    <w:rsid w:val="00C02AA9"/>
    <w:rsid w:val="00C02D59"/>
    <w:rsid w:val="00C02DF2"/>
    <w:rsid w:val="00C03359"/>
    <w:rsid w:val="00C0362B"/>
    <w:rsid w:val="00C0368C"/>
    <w:rsid w:val="00C03D1B"/>
    <w:rsid w:val="00C040D9"/>
    <w:rsid w:val="00C0504C"/>
    <w:rsid w:val="00C05C3D"/>
    <w:rsid w:val="00C05EB3"/>
    <w:rsid w:val="00C06009"/>
    <w:rsid w:val="00C062E6"/>
    <w:rsid w:val="00C06430"/>
    <w:rsid w:val="00C10650"/>
    <w:rsid w:val="00C10DBA"/>
    <w:rsid w:val="00C1168D"/>
    <w:rsid w:val="00C11816"/>
    <w:rsid w:val="00C11A26"/>
    <w:rsid w:val="00C11FB0"/>
    <w:rsid w:val="00C12D3E"/>
    <w:rsid w:val="00C12F1A"/>
    <w:rsid w:val="00C13B9F"/>
    <w:rsid w:val="00C142BB"/>
    <w:rsid w:val="00C14431"/>
    <w:rsid w:val="00C14BA3"/>
    <w:rsid w:val="00C15053"/>
    <w:rsid w:val="00C16B9F"/>
    <w:rsid w:val="00C17041"/>
    <w:rsid w:val="00C17129"/>
    <w:rsid w:val="00C1769A"/>
    <w:rsid w:val="00C17EA3"/>
    <w:rsid w:val="00C207C8"/>
    <w:rsid w:val="00C20D69"/>
    <w:rsid w:val="00C2183D"/>
    <w:rsid w:val="00C21874"/>
    <w:rsid w:val="00C218E0"/>
    <w:rsid w:val="00C21A50"/>
    <w:rsid w:val="00C22300"/>
    <w:rsid w:val="00C22D63"/>
    <w:rsid w:val="00C23282"/>
    <w:rsid w:val="00C23801"/>
    <w:rsid w:val="00C23DDE"/>
    <w:rsid w:val="00C2469D"/>
    <w:rsid w:val="00C25B17"/>
    <w:rsid w:val="00C25DE8"/>
    <w:rsid w:val="00C27726"/>
    <w:rsid w:val="00C2772E"/>
    <w:rsid w:val="00C319D4"/>
    <w:rsid w:val="00C31E78"/>
    <w:rsid w:val="00C31E84"/>
    <w:rsid w:val="00C32ACE"/>
    <w:rsid w:val="00C32F7A"/>
    <w:rsid w:val="00C33493"/>
    <w:rsid w:val="00C33D29"/>
    <w:rsid w:val="00C34135"/>
    <w:rsid w:val="00C34246"/>
    <w:rsid w:val="00C34739"/>
    <w:rsid w:val="00C34BEF"/>
    <w:rsid w:val="00C351A6"/>
    <w:rsid w:val="00C351AB"/>
    <w:rsid w:val="00C35208"/>
    <w:rsid w:val="00C3614F"/>
    <w:rsid w:val="00C36404"/>
    <w:rsid w:val="00C3679D"/>
    <w:rsid w:val="00C36B5A"/>
    <w:rsid w:val="00C3732A"/>
    <w:rsid w:val="00C37683"/>
    <w:rsid w:val="00C37766"/>
    <w:rsid w:val="00C41840"/>
    <w:rsid w:val="00C419D0"/>
    <w:rsid w:val="00C41DB7"/>
    <w:rsid w:val="00C420B5"/>
    <w:rsid w:val="00C42360"/>
    <w:rsid w:val="00C4241D"/>
    <w:rsid w:val="00C424EB"/>
    <w:rsid w:val="00C42BE5"/>
    <w:rsid w:val="00C42E85"/>
    <w:rsid w:val="00C435A1"/>
    <w:rsid w:val="00C43B09"/>
    <w:rsid w:val="00C43D32"/>
    <w:rsid w:val="00C43DA2"/>
    <w:rsid w:val="00C43F5A"/>
    <w:rsid w:val="00C4451E"/>
    <w:rsid w:val="00C44724"/>
    <w:rsid w:val="00C46184"/>
    <w:rsid w:val="00C4797F"/>
    <w:rsid w:val="00C5015A"/>
    <w:rsid w:val="00C5030B"/>
    <w:rsid w:val="00C50A44"/>
    <w:rsid w:val="00C50B52"/>
    <w:rsid w:val="00C50F2A"/>
    <w:rsid w:val="00C51E6D"/>
    <w:rsid w:val="00C52783"/>
    <w:rsid w:val="00C53104"/>
    <w:rsid w:val="00C53355"/>
    <w:rsid w:val="00C53CA5"/>
    <w:rsid w:val="00C53E24"/>
    <w:rsid w:val="00C53F72"/>
    <w:rsid w:val="00C54C1F"/>
    <w:rsid w:val="00C54E47"/>
    <w:rsid w:val="00C55957"/>
    <w:rsid w:val="00C55D9B"/>
    <w:rsid w:val="00C55FCB"/>
    <w:rsid w:val="00C6023D"/>
    <w:rsid w:val="00C603EB"/>
    <w:rsid w:val="00C61410"/>
    <w:rsid w:val="00C61486"/>
    <w:rsid w:val="00C621B6"/>
    <w:rsid w:val="00C62340"/>
    <w:rsid w:val="00C62A75"/>
    <w:rsid w:val="00C631C8"/>
    <w:rsid w:val="00C6479D"/>
    <w:rsid w:val="00C64E69"/>
    <w:rsid w:val="00C65892"/>
    <w:rsid w:val="00C65AFC"/>
    <w:rsid w:val="00C65B2F"/>
    <w:rsid w:val="00C66A7B"/>
    <w:rsid w:val="00C66F02"/>
    <w:rsid w:val="00C70518"/>
    <w:rsid w:val="00C7082E"/>
    <w:rsid w:val="00C7083D"/>
    <w:rsid w:val="00C70A81"/>
    <w:rsid w:val="00C70C43"/>
    <w:rsid w:val="00C70EE3"/>
    <w:rsid w:val="00C711E9"/>
    <w:rsid w:val="00C71D5B"/>
    <w:rsid w:val="00C7291B"/>
    <w:rsid w:val="00C72B8B"/>
    <w:rsid w:val="00C72EE7"/>
    <w:rsid w:val="00C74565"/>
    <w:rsid w:val="00C74647"/>
    <w:rsid w:val="00C74DB0"/>
    <w:rsid w:val="00C7507C"/>
    <w:rsid w:val="00C750F7"/>
    <w:rsid w:val="00C75498"/>
    <w:rsid w:val="00C75628"/>
    <w:rsid w:val="00C75DCD"/>
    <w:rsid w:val="00C77E10"/>
    <w:rsid w:val="00C8041B"/>
    <w:rsid w:val="00C80D43"/>
    <w:rsid w:val="00C80DA9"/>
    <w:rsid w:val="00C81559"/>
    <w:rsid w:val="00C818D0"/>
    <w:rsid w:val="00C81EE1"/>
    <w:rsid w:val="00C82232"/>
    <w:rsid w:val="00C82533"/>
    <w:rsid w:val="00C8259F"/>
    <w:rsid w:val="00C82D55"/>
    <w:rsid w:val="00C8388A"/>
    <w:rsid w:val="00C8397C"/>
    <w:rsid w:val="00C850D0"/>
    <w:rsid w:val="00C85DE1"/>
    <w:rsid w:val="00C86651"/>
    <w:rsid w:val="00C87418"/>
    <w:rsid w:val="00C87844"/>
    <w:rsid w:val="00C90591"/>
    <w:rsid w:val="00C909CF"/>
    <w:rsid w:val="00C90C8D"/>
    <w:rsid w:val="00C90E3A"/>
    <w:rsid w:val="00C90E8B"/>
    <w:rsid w:val="00C9267D"/>
    <w:rsid w:val="00C92B35"/>
    <w:rsid w:val="00C92E63"/>
    <w:rsid w:val="00C933AD"/>
    <w:rsid w:val="00C93BA8"/>
    <w:rsid w:val="00C94B4E"/>
    <w:rsid w:val="00C95734"/>
    <w:rsid w:val="00C95A1F"/>
    <w:rsid w:val="00C95B61"/>
    <w:rsid w:val="00C9705D"/>
    <w:rsid w:val="00C9760C"/>
    <w:rsid w:val="00CA0046"/>
    <w:rsid w:val="00CA01B9"/>
    <w:rsid w:val="00CA1336"/>
    <w:rsid w:val="00CA173E"/>
    <w:rsid w:val="00CA17AC"/>
    <w:rsid w:val="00CA26F4"/>
    <w:rsid w:val="00CA2E49"/>
    <w:rsid w:val="00CA32A7"/>
    <w:rsid w:val="00CA3374"/>
    <w:rsid w:val="00CA39CE"/>
    <w:rsid w:val="00CA3A42"/>
    <w:rsid w:val="00CA3BC2"/>
    <w:rsid w:val="00CA3FFC"/>
    <w:rsid w:val="00CA5048"/>
    <w:rsid w:val="00CA55BC"/>
    <w:rsid w:val="00CA6043"/>
    <w:rsid w:val="00CA61AC"/>
    <w:rsid w:val="00CA6333"/>
    <w:rsid w:val="00CA6576"/>
    <w:rsid w:val="00CA6ECD"/>
    <w:rsid w:val="00CA6FE5"/>
    <w:rsid w:val="00CA6FF4"/>
    <w:rsid w:val="00CA748D"/>
    <w:rsid w:val="00CA7545"/>
    <w:rsid w:val="00CB0933"/>
    <w:rsid w:val="00CB0A86"/>
    <w:rsid w:val="00CB0C80"/>
    <w:rsid w:val="00CB12B1"/>
    <w:rsid w:val="00CB1785"/>
    <w:rsid w:val="00CB1D9A"/>
    <w:rsid w:val="00CB1E16"/>
    <w:rsid w:val="00CB1F7F"/>
    <w:rsid w:val="00CB3A6B"/>
    <w:rsid w:val="00CB3ECD"/>
    <w:rsid w:val="00CB4D68"/>
    <w:rsid w:val="00CB5077"/>
    <w:rsid w:val="00CB574E"/>
    <w:rsid w:val="00CB5810"/>
    <w:rsid w:val="00CB5B0E"/>
    <w:rsid w:val="00CB67A6"/>
    <w:rsid w:val="00CB753F"/>
    <w:rsid w:val="00CB7993"/>
    <w:rsid w:val="00CC0A35"/>
    <w:rsid w:val="00CC1137"/>
    <w:rsid w:val="00CC1958"/>
    <w:rsid w:val="00CC2230"/>
    <w:rsid w:val="00CC2437"/>
    <w:rsid w:val="00CC2A3D"/>
    <w:rsid w:val="00CC33C4"/>
    <w:rsid w:val="00CC38FB"/>
    <w:rsid w:val="00CC3EA6"/>
    <w:rsid w:val="00CC3F4D"/>
    <w:rsid w:val="00CC463E"/>
    <w:rsid w:val="00CC4783"/>
    <w:rsid w:val="00CC5134"/>
    <w:rsid w:val="00CC533A"/>
    <w:rsid w:val="00CC7759"/>
    <w:rsid w:val="00CC7A88"/>
    <w:rsid w:val="00CD05DF"/>
    <w:rsid w:val="00CD064D"/>
    <w:rsid w:val="00CD0C67"/>
    <w:rsid w:val="00CD1A04"/>
    <w:rsid w:val="00CD1B06"/>
    <w:rsid w:val="00CD1FDA"/>
    <w:rsid w:val="00CD2237"/>
    <w:rsid w:val="00CD35C3"/>
    <w:rsid w:val="00CD36C1"/>
    <w:rsid w:val="00CD38BD"/>
    <w:rsid w:val="00CD433F"/>
    <w:rsid w:val="00CD44AF"/>
    <w:rsid w:val="00CD53D1"/>
    <w:rsid w:val="00CD5A84"/>
    <w:rsid w:val="00CD5C9D"/>
    <w:rsid w:val="00CD65FA"/>
    <w:rsid w:val="00CD7850"/>
    <w:rsid w:val="00CE0372"/>
    <w:rsid w:val="00CE2BD0"/>
    <w:rsid w:val="00CE2D60"/>
    <w:rsid w:val="00CE2E1A"/>
    <w:rsid w:val="00CE3361"/>
    <w:rsid w:val="00CE35C9"/>
    <w:rsid w:val="00CE36AB"/>
    <w:rsid w:val="00CE391E"/>
    <w:rsid w:val="00CE3E98"/>
    <w:rsid w:val="00CE4922"/>
    <w:rsid w:val="00CE4A08"/>
    <w:rsid w:val="00CE5506"/>
    <w:rsid w:val="00CE55B4"/>
    <w:rsid w:val="00CE5DDC"/>
    <w:rsid w:val="00CE63D6"/>
    <w:rsid w:val="00CE692A"/>
    <w:rsid w:val="00CE6C69"/>
    <w:rsid w:val="00CE6E88"/>
    <w:rsid w:val="00CE704B"/>
    <w:rsid w:val="00CE7093"/>
    <w:rsid w:val="00CF0055"/>
    <w:rsid w:val="00CF0FE0"/>
    <w:rsid w:val="00CF1518"/>
    <w:rsid w:val="00CF1FB8"/>
    <w:rsid w:val="00CF1FF0"/>
    <w:rsid w:val="00CF22E3"/>
    <w:rsid w:val="00CF2F6D"/>
    <w:rsid w:val="00CF4C13"/>
    <w:rsid w:val="00CF554F"/>
    <w:rsid w:val="00CF5951"/>
    <w:rsid w:val="00CF5E7B"/>
    <w:rsid w:val="00CF63B0"/>
    <w:rsid w:val="00CF66A3"/>
    <w:rsid w:val="00CF67BA"/>
    <w:rsid w:val="00CF68EC"/>
    <w:rsid w:val="00CF751E"/>
    <w:rsid w:val="00CF75EF"/>
    <w:rsid w:val="00D0068A"/>
    <w:rsid w:val="00D015DC"/>
    <w:rsid w:val="00D01857"/>
    <w:rsid w:val="00D02154"/>
    <w:rsid w:val="00D02FE8"/>
    <w:rsid w:val="00D03DB6"/>
    <w:rsid w:val="00D04659"/>
    <w:rsid w:val="00D04C8B"/>
    <w:rsid w:val="00D04F17"/>
    <w:rsid w:val="00D0569F"/>
    <w:rsid w:val="00D05BA7"/>
    <w:rsid w:val="00D05F5B"/>
    <w:rsid w:val="00D06091"/>
    <w:rsid w:val="00D06876"/>
    <w:rsid w:val="00D0750F"/>
    <w:rsid w:val="00D07C0E"/>
    <w:rsid w:val="00D07E76"/>
    <w:rsid w:val="00D10EDC"/>
    <w:rsid w:val="00D1105C"/>
    <w:rsid w:val="00D11262"/>
    <w:rsid w:val="00D115AA"/>
    <w:rsid w:val="00D1239F"/>
    <w:rsid w:val="00D12CE0"/>
    <w:rsid w:val="00D1310A"/>
    <w:rsid w:val="00D13672"/>
    <w:rsid w:val="00D14272"/>
    <w:rsid w:val="00D1505E"/>
    <w:rsid w:val="00D15206"/>
    <w:rsid w:val="00D15762"/>
    <w:rsid w:val="00D15ABB"/>
    <w:rsid w:val="00D16566"/>
    <w:rsid w:val="00D16788"/>
    <w:rsid w:val="00D16A0B"/>
    <w:rsid w:val="00D20980"/>
    <w:rsid w:val="00D2159B"/>
    <w:rsid w:val="00D21E20"/>
    <w:rsid w:val="00D22CB2"/>
    <w:rsid w:val="00D2302A"/>
    <w:rsid w:val="00D232C1"/>
    <w:rsid w:val="00D23479"/>
    <w:rsid w:val="00D23636"/>
    <w:rsid w:val="00D245F5"/>
    <w:rsid w:val="00D246EF"/>
    <w:rsid w:val="00D25031"/>
    <w:rsid w:val="00D26AB1"/>
    <w:rsid w:val="00D273CB"/>
    <w:rsid w:val="00D277D6"/>
    <w:rsid w:val="00D2799D"/>
    <w:rsid w:val="00D30E75"/>
    <w:rsid w:val="00D3157D"/>
    <w:rsid w:val="00D317AB"/>
    <w:rsid w:val="00D31C5D"/>
    <w:rsid w:val="00D33797"/>
    <w:rsid w:val="00D33A3C"/>
    <w:rsid w:val="00D33B08"/>
    <w:rsid w:val="00D33F55"/>
    <w:rsid w:val="00D33FBE"/>
    <w:rsid w:val="00D3429B"/>
    <w:rsid w:val="00D345AD"/>
    <w:rsid w:val="00D3510F"/>
    <w:rsid w:val="00D3520E"/>
    <w:rsid w:val="00D35966"/>
    <w:rsid w:val="00D364B2"/>
    <w:rsid w:val="00D3669E"/>
    <w:rsid w:val="00D37443"/>
    <w:rsid w:val="00D37CD4"/>
    <w:rsid w:val="00D41481"/>
    <w:rsid w:val="00D445B7"/>
    <w:rsid w:val="00D44C33"/>
    <w:rsid w:val="00D4557C"/>
    <w:rsid w:val="00D45B91"/>
    <w:rsid w:val="00D462DE"/>
    <w:rsid w:val="00D4671A"/>
    <w:rsid w:val="00D46DCD"/>
    <w:rsid w:val="00D470E9"/>
    <w:rsid w:val="00D474B2"/>
    <w:rsid w:val="00D47891"/>
    <w:rsid w:val="00D50E5C"/>
    <w:rsid w:val="00D53DED"/>
    <w:rsid w:val="00D53E8A"/>
    <w:rsid w:val="00D53F4A"/>
    <w:rsid w:val="00D542A4"/>
    <w:rsid w:val="00D54B18"/>
    <w:rsid w:val="00D563E0"/>
    <w:rsid w:val="00D56C64"/>
    <w:rsid w:val="00D56D7B"/>
    <w:rsid w:val="00D56F63"/>
    <w:rsid w:val="00D57969"/>
    <w:rsid w:val="00D60D80"/>
    <w:rsid w:val="00D61749"/>
    <w:rsid w:val="00D62338"/>
    <w:rsid w:val="00D6404B"/>
    <w:rsid w:val="00D64421"/>
    <w:rsid w:val="00D64F4C"/>
    <w:rsid w:val="00D65756"/>
    <w:rsid w:val="00D65F57"/>
    <w:rsid w:val="00D66CCC"/>
    <w:rsid w:val="00D66CF4"/>
    <w:rsid w:val="00D703A5"/>
    <w:rsid w:val="00D70EB4"/>
    <w:rsid w:val="00D71011"/>
    <w:rsid w:val="00D715E8"/>
    <w:rsid w:val="00D72247"/>
    <w:rsid w:val="00D72C97"/>
    <w:rsid w:val="00D72EAC"/>
    <w:rsid w:val="00D73CE4"/>
    <w:rsid w:val="00D74272"/>
    <w:rsid w:val="00D748A0"/>
    <w:rsid w:val="00D7504B"/>
    <w:rsid w:val="00D75F8D"/>
    <w:rsid w:val="00D76563"/>
    <w:rsid w:val="00D765CD"/>
    <w:rsid w:val="00D77373"/>
    <w:rsid w:val="00D776EE"/>
    <w:rsid w:val="00D8017C"/>
    <w:rsid w:val="00D805B8"/>
    <w:rsid w:val="00D80B04"/>
    <w:rsid w:val="00D80BFD"/>
    <w:rsid w:val="00D80CE8"/>
    <w:rsid w:val="00D81306"/>
    <w:rsid w:val="00D8150A"/>
    <w:rsid w:val="00D8153A"/>
    <w:rsid w:val="00D816ED"/>
    <w:rsid w:val="00D818B4"/>
    <w:rsid w:val="00D81BA3"/>
    <w:rsid w:val="00D81E18"/>
    <w:rsid w:val="00D82594"/>
    <w:rsid w:val="00D827A4"/>
    <w:rsid w:val="00D829D2"/>
    <w:rsid w:val="00D82EE1"/>
    <w:rsid w:val="00D833F6"/>
    <w:rsid w:val="00D83ADC"/>
    <w:rsid w:val="00D8473B"/>
    <w:rsid w:val="00D851F9"/>
    <w:rsid w:val="00D8635A"/>
    <w:rsid w:val="00D86774"/>
    <w:rsid w:val="00D86E53"/>
    <w:rsid w:val="00D87000"/>
    <w:rsid w:val="00D878FF"/>
    <w:rsid w:val="00D90353"/>
    <w:rsid w:val="00D93723"/>
    <w:rsid w:val="00D93E61"/>
    <w:rsid w:val="00D94639"/>
    <w:rsid w:val="00D94AD7"/>
    <w:rsid w:val="00D95859"/>
    <w:rsid w:val="00D96579"/>
    <w:rsid w:val="00D97333"/>
    <w:rsid w:val="00D97E6E"/>
    <w:rsid w:val="00DA05AF"/>
    <w:rsid w:val="00DA1536"/>
    <w:rsid w:val="00DA1619"/>
    <w:rsid w:val="00DA20E1"/>
    <w:rsid w:val="00DA354D"/>
    <w:rsid w:val="00DA3B71"/>
    <w:rsid w:val="00DA4D0C"/>
    <w:rsid w:val="00DA5B43"/>
    <w:rsid w:val="00DA5C46"/>
    <w:rsid w:val="00DA7E6F"/>
    <w:rsid w:val="00DA7EB7"/>
    <w:rsid w:val="00DB00B6"/>
    <w:rsid w:val="00DB0184"/>
    <w:rsid w:val="00DB0FF3"/>
    <w:rsid w:val="00DB1067"/>
    <w:rsid w:val="00DB1C93"/>
    <w:rsid w:val="00DB1CB9"/>
    <w:rsid w:val="00DB1DC7"/>
    <w:rsid w:val="00DB1DD6"/>
    <w:rsid w:val="00DB26E8"/>
    <w:rsid w:val="00DB2914"/>
    <w:rsid w:val="00DB2B0D"/>
    <w:rsid w:val="00DB3306"/>
    <w:rsid w:val="00DB435F"/>
    <w:rsid w:val="00DB4C4C"/>
    <w:rsid w:val="00DB4D79"/>
    <w:rsid w:val="00DB52B3"/>
    <w:rsid w:val="00DB55C1"/>
    <w:rsid w:val="00DB656C"/>
    <w:rsid w:val="00DB6A71"/>
    <w:rsid w:val="00DB6AE9"/>
    <w:rsid w:val="00DB7449"/>
    <w:rsid w:val="00DB792F"/>
    <w:rsid w:val="00DB798C"/>
    <w:rsid w:val="00DB7DEB"/>
    <w:rsid w:val="00DC01D4"/>
    <w:rsid w:val="00DC1163"/>
    <w:rsid w:val="00DC12C2"/>
    <w:rsid w:val="00DC19C8"/>
    <w:rsid w:val="00DC1C68"/>
    <w:rsid w:val="00DC254E"/>
    <w:rsid w:val="00DC3555"/>
    <w:rsid w:val="00DC3B00"/>
    <w:rsid w:val="00DC3DED"/>
    <w:rsid w:val="00DC4FF5"/>
    <w:rsid w:val="00DC54A4"/>
    <w:rsid w:val="00DC5B79"/>
    <w:rsid w:val="00DC6B85"/>
    <w:rsid w:val="00DC6CED"/>
    <w:rsid w:val="00DC6F25"/>
    <w:rsid w:val="00DC70FC"/>
    <w:rsid w:val="00DC718B"/>
    <w:rsid w:val="00DD0D67"/>
    <w:rsid w:val="00DD1368"/>
    <w:rsid w:val="00DD1711"/>
    <w:rsid w:val="00DD1A83"/>
    <w:rsid w:val="00DD1B52"/>
    <w:rsid w:val="00DD1D33"/>
    <w:rsid w:val="00DD1DB3"/>
    <w:rsid w:val="00DD2047"/>
    <w:rsid w:val="00DD20DB"/>
    <w:rsid w:val="00DD26F8"/>
    <w:rsid w:val="00DD27AF"/>
    <w:rsid w:val="00DD2963"/>
    <w:rsid w:val="00DD2B2E"/>
    <w:rsid w:val="00DD2EEF"/>
    <w:rsid w:val="00DD301B"/>
    <w:rsid w:val="00DD4297"/>
    <w:rsid w:val="00DD4B05"/>
    <w:rsid w:val="00DD56E5"/>
    <w:rsid w:val="00DD5752"/>
    <w:rsid w:val="00DD681A"/>
    <w:rsid w:val="00DD6A8D"/>
    <w:rsid w:val="00DD7840"/>
    <w:rsid w:val="00DD7B0C"/>
    <w:rsid w:val="00DD7BF6"/>
    <w:rsid w:val="00DE0041"/>
    <w:rsid w:val="00DE02C7"/>
    <w:rsid w:val="00DE035B"/>
    <w:rsid w:val="00DE04D2"/>
    <w:rsid w:val="00DE0CAF"/>
    <w:rsid w:val="00DE138E"/>
    <w:rsid w:val="00DE15F5"/>
    <w:rsid w:val="00DE214E"/>
    <w:rsid w:val="00DE21B8"/>
    <w:rsid w:val="00DE58FD"/>
    <w:rsid w:val="00DE5A29"/>
    <w:rsid w:val="00DE5B06"/>
    <w:rsid w:val="00DE5EF5"/>
    <w:rsid w:val="00DE6453"/>
    <w:rsid w:val="00DE77BD"/>
    <w:rsid w:val="00DE7863"/>
    <w:rsid w:val="00DF06C3"/>
    <w:rsid w:val="00DF0F33"/>
    <w:rsid w:val="00DF1ADE"/>
    <w:rsid w:val="00DF2373"/>
    <w:rsid w:val="00DF2AA8"/>
    <w:rsid w:val="00DF32BD"/>
    <w:rsid w:val="00DF3610"/>
    <w:rsid w:val="00DF49EF"/>
    <w:rsid w:val="00DF4B9B"/>
    <w:rsid w:val="00DF4D33"/>
    <w:rsid w:val="00DF4FE5"/>
    <w:rsid w:val="00DF5865"/>
    <w:rsid w:val="00DF5D6A"/>
    <w:rsid w:val="00DF633B"/>
    <w:rsid w:val="00DF6B49"/>
    <w:rsid w:val="00DF714A"/>
    <w:rsid w:val="00DF7B59"/>
    <w:rsid w:val="00DF7E26"/>
    <w:rsid w:val="00DF7F4A"/>
    <w:rsid w:val="00E00097"/>
    <w:rsid w:val="00E00973"/>
    <w:rsid w:val="00E012BB"/>
    <w:rsid w:val="00E0197B"/>
    <w:rsid w:val="00E01C4C"/>
    <w:rsid w:val="00E02E79"/>
    <w:rsid w:val="00E0337E"/>
    <w:rsid w:val="00E03A67"/>
    <w:rsid w:val="00E040BF"/>
    <w:rsid w:val="00E0440A"/>
    <w:rsid w:val="00E046F3"/>
    <w:rsid w:val="00E0494B"/>
    <w:rsid w:val="00E04F29"/>
    <w:rsid w:val="00E0659C"/>
    <w:rsid w:val="00E066A4"/>
    <w:rsid w:val="00E07010"/>
    <w:rsid w:val="00E07BEB"/>
    <w:rsid w:val="00E07D00"/>
    <w:rsid w:val="00E10C27"/>
    <w:rsid w:val="00E10D11"/>
    <w:rsid w:val="00E1117B"/>
    <w:rsid w:val="00E114B0"/>
    <w:rsid w:val="00E114BE"/>
    <w:rsid w:val="00E11639"/>
    <w:rsid w:val="00E1193D"/>
    <w:rsid w:val="00E12041"/>
    <w:rsid w:val="00E1243C"/>
    <w:rsid w:val="00E12DA3"/>
    <w:rsid w:val="00E13943"/>
    <w:rsid w:val="00E1438E"/>
    <w:rsid w:val="00E14796"/>
    <w:rsid w:val="00E15259"/>
    <w:rsid w:val="00E15C8F"/>
    <w:rsid w:val="00E15DB3"/>
    <w:rsid w:val="00E17A0B"/>
    <w:rsid w:val="00E2039C"/>
    <w:rsid w:val="00E20A75"/>
    <w:rsid w:val="00E210A3"/>
    <w:rsid w:val="00E2119C"/>
    <w:rsid w:val="00E213F8"/>
    <w:rsid w:val="00E21CC8"/>
    <w:rsid w:val="00E21DC3"/>
    <w:rsid w:val="00E21E44"/>
    <w:rsid w:val="00E2224F"/>
    <w:rsid w:val="00E22374"/>
    <w:rsid w:val="00E22B95"/>
    <w:rsid w:val="00E22E74"/>
    <w:rsid w:val="00E23369"/>
    <w:rsid w:val="00E23A75"/>
    <w:rsid w:val="00E2430E"/>
    <w:rsid w:val="00E2451E"/>
    <w:rsid w:val="00E253AC"/>
    <w:rsid w:val="00E2553C"/>
    <w:rsid w:val="00E259F1"/>
    <w:rsid w:val="00E269A6"/>
    <w:rsid w:val="00E26ADA"/>
    <w:rsid w:val="00E26EAC"/>
    <w:rsid w:val="00E307DE"/>
    <w:rsid w:val="00E309D8"/>
    <w:rsid w:val="00E310AB"/>
    <w:rsid w:val="00E315E0"/>
    <w:rsid w:val="00E31B19"/>
    <w:rsid w:val="00E32FFB"/>
    <w:rsid w:val="00E33060"/>
    <w:rsid w:val="00E3373A"/>
    <w:rsid w:val="00E33AB7"/>
    <w:rsid w:val="00E33F33"/>
    <w:rsid w:val="00E34896"/>
    <w:rsid w:val="00E35FAC"/>
    <w:rsid w:val="00E3636A"/>
    <w:rsid w:val="00E36473"/>
    <w:rsid w:val="00E36A78"/>
    <w:rsid w:val="00E4045C"/>
    <w:rsid w:val="00E416AD"/>
    <w:rsid w:val="00E41B2F"/>
    <w:rsid w:val="00E42ABD"/>
    <w:rsid w:val="00E43C97"/>
    <w:rsid w:val="00E44066"/>
    <w:rsid w:val="00E44143"/>
    <w:rsid w:val="00E44634"/>
    <w:rsid w:val="00E44F56"/>
    <w:rsid w:val="00E4576E"/>
    <w:rsid w:val="00E45A2E"/>
    <w:rsid w:val="00E46F07"/>
    <w:rsid w:val="00E46F6B"/>
    <w:rsid w:val="00E4701B"/>
    <w:rsid w:val="00E50937"/>
    <w:rsid w:val="00E50AFC"/>
    <w:rsid w:val="00E51170"/>
    <w:rsid w:val="00E51629"/>
    <w:rsid w:val="00E51CD8"/>
    <w:rsid w:val="00E51E5E"/>
    <w:rsid w:val="00E523B7"/>
    <w:rsid w:val="00E52EDC"/>
    <w:rsid w:val="00E5318F"/>
    <w:rsid w:val="00E53F13"/>
    <w:rsid w:val="00E54664"/>
    <w:rsid w:val="00E546C2"/>
    <w:rsid w:val="00E54D1C"/>
    <w:rsid w:val="00E5516E"/>
    <w:rsid w:val="00E559B4"/>
    <w:rsid w:val="00E55BA6"/>
    <w:rsid w:val="00E5676E"/>
    <w:rsid w:val="00E56983"/>
    <w:rsid w:val="00E57492"/>
    <w:rsid w:val="00E57516"/>
    <w:rsid w:val="00E57549"/>
    <w:rsid w:val="00E609DF"/>
    <w:rsid w:val="00E60A71"/>
    <w:rsid w:val="00E60FC8"/>
    <w:rsid w:val="00E610F3"/>
    <w:rsid w:val="00E6157F"/>
    <w:rsid w:val="00E6221F"/>
    <w:rsid w:val="00E62279"/>
    <w:rsid w:val="00E63CE7"/>
    <w:rsid w:val="00E6432B"/>
    <w:rsid w:val="00E64FB7"/>
    <w:rsid w:val="00E6566D"/>
    <w:rsid w:val="00E665D6"/>
    <w:rsid w:val="00E66A3D"/>
    <w:rsid w:val="00E670B3"/>
    <w:rsid w:val="00E67367"/>
    <w:rsid w:val="00E6788D"/>
    <w:rsid w:val="00E7058A"/>
    <w:rsid w:val="00E71BE1"/>
    <w:rsid w:val="00E721E7"/>
    <w:rsid w:val="00E722C4"/>
    <w:rsid w:val="00E725E0"/>
    <w:rsid w:val="00E72E84"/>
    <w:rsid w:val="00E73DC2"/>
    <w:rsid w:val="00E747A0"/>
    <w:rsid w:val="00E747A1"/>
    <w:rsid w:val="00E75CB6"/>
    <w:rsid w:val="00E775C7"/>
    <w:rsid w:val="00E77738"/>
    <w:rsid w:val="00E77A8C"/>
    <w:rsid w:val="00E80ACF"/>
    <w:rsid w:val="00E80FC3"/>
    <w:rsid w:val="00E8143F"/>
    <w:rsid w:val="00E81950"/>
    <w:rsid w:val="00E81AFA"/>
    <w:rsid w:val="00E82D87"/>
    <w:rsid w:val="00E836E0"/>
    <w:rsid w:val="00E8431D"/>
    <w:rsid w:val="00E8508E"/>
    <w:rsid w:val="00E85727"/>
    <w:rsid w:val="00E86779"/>
    <w:rsid w:val="00E86B82"/>
    <w:rsid w:val="00E86E8A"/>
    <w:rsid w:val="00E86E8B"/>
    <w:rsid w:val="00E87525"/>
    <w:rsid w:val="00E87E38"/>
    <w:rsid w:val="00E90421"/>
    <w:rsid w:val="00E90871"/>
    <w:rsid w:val="00E90F2E"/>
    <w:rsid w:val="00E91428"/>
    <w:rsid w:val="00E91B29"/>
    <w:rsid w:val="00E91CCE"/>
    <w:rsid w:val="00E920D1"/>
    <w:rsid w:val="00E92664"/>
    <w:rsid w:val="00E926D2"/>
    <w:rsid w:val="00E933F5"/>
    <w:rsid w:val="00E936E6"/>
    <w:rsid w:val="00E941C0"/>
    <w:rsid w:val="00E95104"/>
    <w:rsid w:val="00E95207"/>
    <w:rsid w:val="00E95A0F"/>
    <w:rsid w:val="00E95A65"/>
    <w:rsid w:val="00E95F5C"/>
    <w:rsid w:val="00E96953"/>
    <w:rsid w:val="00E96C09"/>
    <w:rsid w:val="00E976AA"/>
    <w:rsid w:val="00E9777D"/>
    <w:rsid w:val="00E97CD3"/>
    <w:rsid w:val="00EA01BF"/>
    <w:rsid w:val="00EA05E1"/>
    <w:rsid w:val="00EA092F"/>
    <w:rsid w:val="00EA1A32"/>
    <w:rsid w:val="00EA23A9"/>
    <w:rsid w:val="00EA25F1"/>
    <w:rsid w:val="00EA2F1F"/>
    <w:rsid w:val="00EA2F8F"/>
    <w:rsid w:val="00EA32BE"/>
    <w:rsid w:val="00EA389B"/>
    <w:rsid w:val="00EA3B3A"/>
    <w:rsid w:val="00EA440C"/>
    <w:rsid w:val="00EA4D9C"/>
    <w:rsid w:val="00EA55E0"/>
    <w:rsid w:val="00EA5611"/>
    <w:rsid w:val="00EA5DBA"/>
    <w:rsid w:val="00EA6A51"/>
    <w:rsid w:val="00EB020B"/>
    <w:rsid w:val="00EB0B01"/>
    <w:rsid w:val="00EB0B5A"/>
    <w:rsid w:val="00EB10A9"/>
    <w:rsid w:val="00EB22A6"/>
    <w:rsid w:val="00EB28FD"/>
    <w:rsid w:val="00EB2B1C"/>
    <w:rsid w:val="00EB3403"/>
    <w:rsid w:val="00EB3B12"/>
    <w:rsid w:val="00EB3C82"/>
    <w:rsid w:val="00EB3DBC"/>
    <w:rsid w:val="00EB4150"/>
    <w:rsid w:val="00EB4994"/>
    <w:rsid w:val="00EB4A30"/>
    <w:rsid w:val="00EB5893"/>
    <w:rsid w:val="00EB5CBC"/>
    <w:rsid w:val="00EB62FB"/>
    <w:rsid w:val="00EB67D6"/>
    <w:rsid w:val="00EB6F0E"/>
    <w:rsid w:val="00EB7108"/>
    <w:rsid w:val="00EB7684"/>
    <w:rsid w:val="00EB78D0"/>
    <w:rsid w:val="00EC0F20"/>
    <w:rsid w:val="00EC111F"/>
    <w:rsid w:val="00EC1238"/>
    <w:rsid w:val="00EC14DF"/>
    <w:rsid w:val="00EC177B"/>
    <w:rsid w:val="00EC1D00"/>
    <w:rsid w:val="00EC217E"/>
    <w:rsid w:val="00EC3CB2"/>
    <w:rsid w:val="00EC4059"/>
    <w:rsid w:val="00EC41B2"/>
    <w:rsid w:val="00EC5EE6"/>
    <w:rsid w:val="00EC6058"/>
    <w:rsid w:val="00EC6133"/>
    <w:rsid w:val="00EC63CF"/>
    <w:rsid w:val="00EC64DF"/>
    <w:rsid w:val="00EC6D56"/>
    <w:rsid w:val="00EC703E"/>
    <w:rsid w:val="00EC7546"/>
    <w:rsid w:val="00EC7B35"/>
    <w:rsid w:val="00EC7C56"/>
    <w:rsid w:val="00ED0422"/>
    <w:rsid w:val="00ED0840"/>
    <w:rsid w:val="00ED2A98"/>
    <w:rsid w:val="00ED3110"/>
    <w:rsid w:val="00ED3566"/>
    <w:rsid w:val="00ED40E3"/>
    <w:rsid w:val="00ED4459"/>
    <w:rsid w:val="00ED4902"/>
    <w:rsid w:val="00ED5477"/>
    <w:rsid w:val="00ED5639"/>
    <w:rsid w:val="00ED5EDE"/>
    <w:rsid w:val="00ED65BF"/>
    <w:rsid w:val="00ED75FD"/>
    <w:rsid w:val="00ED7C2E"/>
    <w:rsid w:val="00ED7D6A"/>
    <w:rsid w:val="00EE05A3"/>
    <w:rsid w:val="00EE06A1"/>
    <w:rsid w:val="00EE085A"/>
    <w:rsid w:val="00EE1DC7"/>
    <w:rsid w:val="00EE2BD4"/>
    <w:rsid w:val="00EE361F"/>
    <w:rsid w:val="00EE3881"/>
    <w:rsid w:val="00EE38FB"/>
    <w:rsid w:val="00EE3942"/>
    <w:rsid w:val="00EE4C83"/>
    <w:rsid w:val="00EE4FE1"/>
    <w:rsid w:val="00EE5417"/>
    <w:rsid w:val="00EE5784"/>
    <w:rsid w:val="00EE5D4F"/>
    <w:rsid w:val="00EE5E41"/>
    <w:rsid w:val="00EE603B"/>
    <w:rsid w:val="00EE6759"/>
    <w:rsid w:val="00EE6938"/>
    <w:rsid w:val="00EE6E03"/>
    <w:rsid w:val="00EF005C"/>
    <w:rsid w:val="00EF034E"/>
    <w:rsid w:val="00EF0A94"/>
    <w:rsid w:val="00EF0FB3"/>
    <w:rsid w:val="00EF1066"/>
    <w:rsid w:val="00EF1547"/>
    <w:rsid w:val="00EF2BD2"/>
    <w:rsid w:val="00EF2CCC"/>
    <w:rsid w:val="00EF30EF"/>
    <w:rsid w:val="00EF3167"/>
    <w:rsid w:val="00EF431B"/>
    <w:rsid w:val="00EF4CC4"/>
    <w:rsid w:val="00EF552A"/>
    <w:rsid w:val="00EF5D01"/>
    <w:rsid w:val="00EF6B82"/>
    <w:rsid w:val="00EF72A5"/>
    <w:rsid w:val="00EF7927"/>
    <w:rsid w:val="00F00036"/>
    <w:rsid w:val="00F00338"/>
    <w:rsid w:val="00F0121A"/>
    <w:rsid w:val="00F014D3"/>
    <w:rsid w:val="00F01678"/>
    <w:rsid w:val="00F01A6D"/>
    <w:rsid w:val="00F01C33"/>
    <w:rsid w:val="00F023C1"/>
    <w:rsid w:val="00F02435"/>
    <w:rsid w:val="00F02836"/>
    <w:rsid w:val="00F029D7"/>
    <w:rsid w:val="00F0327A"/>
    <w:rsid w:val="00F03B4C"/>
    <w:rsid w:val="00F05460"/>
    <w:rsid w:val="00F055DD"/>
    <w:rsid w:val="00F05EA5"/>
    <w:rsid w:val="00F06869"/>
    <w:rsid w:val="00F06A2B"/>
    <w:rsid w:val="00F06C25"/>
    <w:rsid w:val="00F06FEF"/>
    <w:rsid w:val="00F07056"/>
    <w:rsid w:val="00F07F77"/>
    <w:rsid w:val="00F1107F"/>
    <w:rsid w:val="00F110F1"/>
    <w:rsid w:val="00F12241"/>
    <w:rsid w:val="00F12503"/>
    <w:rsid w:val="00F12587"/>
    <w:rsid w:val="00F1324E"/>
    <w:rsid w:val="00F133DC"/>
    <w:rsid w:val="00F13C09"/>
    <w:rsid w:val="00F14E76"/>
    <w:rsid w:val="00F156E7"/>
    <w:rsid w:val="00F162A0"/>
    <w:rsid w:val="00F17C20"/>
    <w:rsid w:val="00F17CFE"/>
    <w:rsid w:val="00F20A3A"/>
    <w:rsid w:val="00F22802"/>
    <w:rsid w:val="00F2306F"/>
    <w:rsid w:val="00F23FAF"/>
    <w:rsid w:val="00F24BA2"/>
    <w:rsid w:val="00F24DEB"/>
    <w:rsid w:val="00F24FFB"/>
    <w:rsid w:val="00F251E2"/>
    <w:rsid w:val="00F253DA"/>
    <w:rsid w:val="00F257CB"/>
    <w:rsid w:val="00F2606E"/>
    <w:rsid w:val="00F2724F"/>
    <w:rsid w:val="00F3059E"/>
    <w:rsid w:val="00F306CA"/>
    <w:rsid w:val="00F30A15"/>
    <w:rsid w:val="00F3172A"/>
    <w:rsid w:val="00F32617"/>
    <w:rsid w:val="00F329E8"/>
    <w:rsid w:val="00F32C13"/>
    <w:rsid w:val="00F3307C"/>
    <w:rsid w:val="00F3402D"/>
    <w:rsid w:val="00F3404B"/>
    <w:rsid w:val="00F34778"/>
    <w:rsid w:val="00F34E12"/>
    <w:rsid w:val="00F3639C"/>
    <w:rsid w:val="00F370CD"/>
    <w:rsid w:val="00F375AB"/>
    <w:rsid w:val="00F37F3F"/>
    <w:rsid w:val="00F4027E"/>
    <w:rsid w:val="00F40548"/>
    <w:rsid w:val="00F40593"/>
    <w:rsid w:val="00F40BB0"/>
    <w:rsid w:val="00F41396"/>
    <w:rsid w:val="00F4198E"/>
    <w:rsid w:val="00F4215C"/>
    <w:rsid w:val="00F4221C"/>
    <w:rsid w:val="00F428C2"/>
    <w:rsid w:val="00F433F1"/>
    <w:rsid w:val="00F435A4"/>
    <w:rsid w:val="00F435CF"/>
    <w:rsid w:val="00F43720"/>
    <w:rsid w:val="00F44134"/>
    <w:rsid w:val="00F44BBE"/>
    <w:rsid w:val="00F44BC5"/>
    <w:rsid w:val="00F45267"/>
    <w:rsid w:val="00F4551C"/>
    <w:rsid w:val="00F45C11"/>
    <w:rsid w:val="00F46018"/>
    <w:rsid w:val="00F468F3"/>
    <w:rsid w:val="00F46AA0"/>
    <w:rsid w:val="00F474EE"/>
    <w:rsid w:val="00F501CD"/>
    <w:rsid w:val="00F50593"/>
    <w:rsid w:val="00F5102D"/>
    <w:rsid w:val="00F51A7B"/>
    <w:rsid w:val="00F51C64"/>
    <w:rsid w:val="00F53720"/>
    <w:rsid w:val="00F5386B"/>
    <w:rsid w:val="00F53AE4"/>
    <w:rsid w:val="00F5453E"/>
    <w:rsid w:val="00F54DB7"/>
    <w:rsid w:val="00F55385"/>
    <w:rsid w:val="00F553A1"/>
    <w:rsid w:val="00F56340"/>
    <w:rsid w:val="00F56670"/>
    <w:rsid w:val="00F56787"/>
    <w:rsid w:val="00F56B40"/>
    <w:rsid w:val="00F57037"/>
    <w:rsid w:val="00F5703B"/>
    <w:rsid w:val="00F5789A"/>
    <w:rsid w:val="00F57FF0"/>
    <w:rsid w:val="00F60828"/>
    <w:rsid w:val="00F60A56"/>
    <w:rsid w:val="00F61137"/>
    <w:rsid w:val="00F614CF"/>
    <w:rsid w:val="00F6260D"/>
    <w:rsid w:val="00F6271D"/>
    <w:rsid w:val="00F62B34"/>
    <w:rsid w:val="00F62E8B"/>
    <w:rsid w:val="00F636FE"/>
    <w:rsid w:val="00F64BFC"/>
    <w:rsid w:val="00F64C82"/>
    <w:rsid w:val="00F64E30"/>
    <w:rsid w:val="00F6520B"/>
    <w:rsid w:val="00F65555"/>
    <w:rsid w:val="00F65D92"/>
    <w:rsid w:val="00F6637A"/>
    <w:rsid w:val="00F66802"/>
    <w:rsid w:val="00F66D23"/>
    <w:rsid w:val="00F672A9"/>
    <w:rsid w:val="00F70346"/>
    <w:rsid w:val="00F7081E"/>
    <w:rsid w:val="00F70D92"/>
    <w:rsid w:val="00F71BFC"/>
    <w:rsid w:val="00F72896"/>
    <w:rsid w:val="00F72A8F"/>
    <w:rsid w:val="00F7302C"/>
    <w:rsid w:val="00F73344"/>
    <w:rsid w:val="00F73B43"/>
    <w:rsid w:val="00F73C18"/>
    <w:rsid w:val="00F73C7A"/>
    <w:rsid w:val="00F74BCD"/>
    <w:rsid w:val="00F74E23"/>
    <w:rsid w:val="00F75DE1"/>
    <w:rsid w:val="00F76171"/>
    <w:rsid w:val="00F76690"/>
    <w:rsid w:val="00F775E2"/>
    <w:rsid w:val="00F776F6"/>
    <w:rsid w:val="00F777BE"/>
    <w:rsid w:val="00F7783B"/>
    <w:rsid w:val="00F77FBA"/>
    <w:rsid w:val="00F80CF7"/>
    <w:rsid w:val="00F80F72"/>
    <w:rsid w:val="00F813C1"/>
    <w:rsid w:val="00F81C2D"/>
    <w:rsid w:val="00F848CB"/>
    <w:rsid w:val="00F84A0C"/>
    <w:rsid w:val="00F84D1E"/>
    <w:rsid w:val="00F850EB"/>
    <w:rsid w:val="00F851FD"/>
    <w:rsid w:val="00F85397"/>
    <w:rsid w:val="00F8539B"/>
    <w:rsid w:val="00F861A8"/>
    <w:rsid w:val="00F861FD"/>
    <w:rsid w:val="00F86441"/>
    <w:rsid w:val="00F86E95"/>
    <w:rsid w:val="00F86EE4"/>
    <w:rsid w:val="00F86F7F"/>
    <w:rsid w:val="00F9010E"/>
    <w:rsid w:val="00F915FD"/>
    <w:rsid w:val="00F91628"/>
    <w:rsid w:val="00F91CE9"/>
    <w:rsid w:val="00F92FC2"/>
    <w:rsid w:val="00F93995"/>
    <w:rsid w:val="00F93DEE"/>
    <w:rsid w:val="00F93DFA"/>
    <w:rsid w:val="00F9406B"/>
    <w:rsid w:val="00F94885"/>
    <w:rsid w:val="00F951D0"/>
    <w:rsid w:val="00F9528B"/>
    <w:rsid w:val="00F955FD"/>
    <w:rsid w:val="00F956F1"/>
    <w:rsid w:val="00F96131"/>
    <w:rsid w:val="00F961CB"/>
    <w:rsid w:val="00F9668C"/>
    <w:rsid w:val="00F96F4E"/>
    <w:rsid w:val="00F97443"/>
    <w:rsid w:val="00F97DD1"/>
    <w:rsid w:val="00FA04C7"/>
    <w:rsid w:val="00FA057A"/>
    <w:rsid w:val="00FA0A7D"/>
    <w:rsid w:val="00FA1002"/>
    <w:rsid w:val="00FA12F9"/>
    <w:rsid w:val="00FA1755"/>
    <w:rsid w:val="00FA29BD"/>
    <w:rsid w:val="00FA3579"/>
    <w:rsid w:val="00FA3F99"/>
    <w:rsid w:val="00FA3FC3"/>
    <w:rsid w:val="00FA4115"/>
    <w:rsid w:val="00FA46EC"/>
    <w:rsid w:val="00FA67A8"/>
    <w:rsid w:val="00FA6CE3"/>
    <w:rsid w:val="00FA77AE"/>
    <w:rsid w:val="00FA79B1"/>
    <w:rsid w:val="00FA7FFC"/>
    <w:rsid w:val="00FB06E6"/>
    <w:rsid w:val="00FB120D"/>
    <w:rsid w:val="00FB12FB"/>
    <w:rsid w:val="00FB19A0"/>
    <w:rsid w:val="00FB1C55"/>
    <w:rsid w:val="00FB2F1A"/>
    <w:rsid w:val="00FB3865"/>
    <w:rsid w:val="00FB572C"/>
    <w:rsid w:val="00FB62F8"/>
    <w:rsid w:val="00FB6435"/>
    <w:rsid w:val="00FB662A"/>
    <w:rsid w:val="00FB6B8B"/>
    <w:rsid w:val="00FB70DF"/>
    <w:rsid w:val="00FB7826"/>
    <w:rsid w:val="00FB7AA3"/>
    <w:rsid w:val="00FC04FD"/>
    <w:rsid w:val="00FC06DA"/>
    <w:rsid w:val="00FC08A3"/>
    <w:rsid w:val="00FC1356"/>
    <w:rsid w:val="00FC26D9"/>
    <w:rsid w:val="00FC2B84"/>
    <w:rsid w:val="00FC37D4"/>
    <w:rsid w:val="00FC3C59"/>
    <w:rsid w:val="00FC4D12"/>
    <w:rsid w:val="00FC50CB"/>
    <w:rsid w:val="00FC58F1"/>
    <w:rsid w:val="00FC695E"/>
    <w:rsid w:val="00FC69EE"/>
    <w:rsid w:val="00FC6B60"/>
    <w:rsid w:val="00FC6F10"/>
    <w:rsid w:val="00FC73F1"/>
    <w:rsid w:val="00FD011A"/>
    <w:rsid w:val="00FD0524"/>
    <w:rsid w:val="00FD0800"/>
    <w:rsid w:val="00FD1400"/>
    <w:rsid w:val="00FD187D"/>
    <w:rsid w:val="00FD278C"/>
    <w:rsid w:val="00FD399D"/>
    <w:rsid w:val="00FD3E8F"/>
    <w:rsid w:val="00FD3FA6"/>
    <w:rsid w:val="00FD4BE5"/>
    <w:rsid w:val="00FD5C35"/>
    <w:rsid w:val="00FD631D"/>
    <w:rsid w:val="00FD67B2"/>
    <w:rsid w:val="00FD7A40"/>
    <w:rsid w:val="00FD7CF6"/>
    <w:rsid w:val="00FE01AE"/>
    <w:rsid w:val="00FE0DA5"/>
    <w:rsid w:val="00FE1176"/>
    <w:rsid w:val="00FE1751"/>
    <w:rsid w:val="00FE219D"/>
    <w:rsid w:val="00FE2413"/>
    <w:rsid w:val="00FE272C"/>
    <w:rsid w:val="00FE2814"/>
    <w:rsid w:val="00FE2F0D"/>
    <w:rsid w:val="00FE4564"/>
    <w:rsid w:val="00FE46D4"/>
    <w:rsid w:val="00FE4BB6"/>
    <w:rsid w:val="00FE597B"/>
    <w:rsid w:val="00FE5B7E"/>
    <w:rsid w:val="00FE5D45"/>
    <w:rsid w:val="00FE6C52"/>
    <w:rsid w:val="00FE7E6F"/>
    <w:rsid w:val="00FF01CF"/>
    <w:rsid w:val="00FF0A6E"/>
    <w:rsid w:val="00FF1A36"/>
    <w:rsid w:val="00FF24C3"/>
    <w:rsid w:val="00FF2B5A"/>
    <w:rsid w:val="00FF2F27"/>
    <w:rsid w:val="00FF346F"/>
    <w:rsid w:val="00FF3757"/>
    <w:rsid w:val="00FF55BF"/>
    <w:rsid w:val="00FF5710"/>
    <w:rsid w:val="00FF5E87"/>
    <w:rsid w:val="00FF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005403-7A68-4E24-86A2-6C414194C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4C34"/>
    <w:pPr>
      <w:bidi/>
      <w:jc w:val="both"/>
    </w:pPr>
    <w:rPr>
      <w:rFonts w:ascii="Times New Roman" w:hAnsi="Times New Roman" w:cs="Nazani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922217"/>
    <w:pPr>
      <w:keepNext/>
      <w:pageBreakBefore/>
      <w:numPr>
        <w:numId w:val="3"/>
      </w:numPr>
      <w:spacing w:before="240" w:after="240"/>
      <w:jc w:val="left"/>
      <w:outlineLvl w:val="0"/>
    </w:pPr>
    <w:rPr>
      <w:rFonts w:cs="Titr"/>
      <w:b/>
      <w:bCs/>
      <w:kern w:val="32"/>
      <w:sz w:val="36"/>
      <w:szCs w:val="36"/>
    </w:rPr>
  </w:style>
  <w:style w:type="paragraph" w:styleId="Heading2">
    <w:name w:val="heading 2"/>
    <w:basedOn w:val="Normal"/>
    <w:next w:val="NewParagraph"/>
    <w:link w:val="Heading2Char"/>
    <w:qFormat/>
    <w:rsid w:val="00F0327A"/>
    <w:pPr>
      <w:keepNext/>
      <w:numPr>
        <w:ilvl w:val="1"/>
        <w:numId w:val="3"/>
      </w:numPr>
      <w:spacing w:before="360" w:after="60"/>
      <w:jc w:val="left"/>
      <w:outlineLvl w:val="1"/>
    </w:pPr>
    <w:rPr>
      <w:rFonts w:cs="Titr"/>
      <w:b/>
      <w:bCs/>
      <w:sz w:val="26"/>
    </w:rPr>
  </w:style>
  <w:style w:type="paragraph" w:styleId="Heading3">
    <w:name w:val="heading 3"/>
    <w:basedOn w:val="Normal"/>
    <w:next w:val="NewParagraph"/>
    <w:link w:val="Heading3Char"/>
    <w:qFormat/>
    <w:rsid w:val="00922217"/>
    <w:pPr>
      <w:keepNext/>
      <w:numPr>
        <w:ilvl w:val="2"/>
        <w:numId w:val="3"/>
      </w:numPr>
      <w:tabs>
        <w:tab w:val="left" w:pos="1274"/>
      </w:tabs>
      <w:spacing w:before="240" w:after="60"/>
      <w:jc w:val="left"/>
      <w:outlineLvl w:val="2"/>
    </w:pPr>
    <w:rPr>
      <w:rFonts w:cs="Titr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91126F"/>
    <w:pPr>
      <w:keepNext/>
      <w:numPr>
        <w:ilvl w:val="3"/>
        <w:numId w:val="3"/>
      </w:numPr>
      <w:spacing w:before="240" w:after="60"/>
      <w:jc w:val="left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55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E5784"/>
    <w:pPr>
      <w:pageBreakBefore/>
      <w:spacing w:before="360" w:after="240"/>
      <w:jc w:val="center"/>
      <w:outlineLvl w:val="5"/>
    </w:pPr>
    <w:rPr>
      <w:rFonts w:cs="Titr"/>
      <w:b/>
      <w:bCs/>
    </w:rPr>
  </w:style>
  <w:style w:type="paragraph" w:styleId="Heading7">
    <w:name w:val="heading 7"/>
    <w:basedOn w:val="Normal"/>
    <w:next w:val="Normal"/>
    <w:link w:val="Heading7Char"/>
    <w:qFormat/>
    <w:rsid w:val="006E55A3"/>
    <w:pPr>
      <w:numPr>
        <w:ilvl w:val="6"/>
        <w:numId w:val="3"/>
      </w:numPr>
      <w:spacing w:before="240" w:after="60"/>
      <w:outlineLvl w:val="6"/>
    </w:pPr>
    <w:rPr>
      <w:rFonts w:cs="Times New Roman"/>
      <w:szCs w:val="24"/>
    </w:rPr>
  </w:style>
  <w:style w:type="paragraph" w:styleId="Heading8">
    <w:name w:val="heading 8"/>
    <w:basedOn w:val="Normal"/>
    <w:next w:val="Normal"/>
    <w:link w:val="Heading8Char"/>
    <w:qFormat/>
    <w:rsid w:val="006E55A3"/>
    <w:pPr>
      <w:numPr>
        <w:ilvl w:val="7"/>
        <w:numId w:val="3"/>
      </w:numPr>
      <w:spacing w:before="240" w:after="60"/>
      <w:outlineLvl w:val="7"/>
    </w:pPr>
    <w:rPr>
      <w:rFonts w:cs="Times New Roman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6E55A3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22217"/>
    <w:rPr>
      <w:rFonts w:eastAsia="Calibri" w:cs="Titr"/>
      <w:b/>
      <w:bCs/>
      <w:kern w:val="32"/>
      <w:sz w:val="36"/>
      <w:szCs w:val="36"/>
      <w:lang w:val="en-US" w:eastAsia="en-US" w:bidi="ar-SA"/>
    </w:rPr>
  </w:style>
  <w:style w:type="character" w:customStyle="1" w:styleId="Heading2Char">
    <w:name w:val="Heading 2 Char"/>
    <w:link w:val="Heading2"/>
    <w:locked/>
    <w:rsid w:val="00F0327A"/>
    <w:rPr>
      <w:rFonts w:eastAsia="Calibri" w:cs="Titr"/>
      <w:b/>
      <w:bCs/>
      <w:sz w:val="26"/>
      <w:szCs w:val="28"/>
      <w:lang w:val="en-US" w:eastAsia="en-US" w:bidi="ar-SA"/>
    </w:rPr>
  </w:style>
  <w:style w:type="character" w:customStyle="1" w:styleId="Heading3Char">
    <w:name w:val="Heading 3 Char"/>
    <w:link w:val="Heading3"/>
    <w:locked/>
    <w:rsid w:val="00922217"/>
    <w:rPr>
      <w:rFonts w:eastAsia="Calibri" w:cs="Titr"/>
      <w:b/>
      <w:bCs/>
      <w:sz w:val="22"/>
      <w:szCs w:val="26"/>
      <w:lang w:val="en-US" w:eastAsia="en-US" w:bidi="ar-SA"/>
    </w:rPr>
  </w:style>
  <w:style w:type="character" w:customStyle="1" w:styleId="Heading4Char">
    <w:name w:val="Heading 4 Char"/>
    <w:link w:val="Heading4"/>
    <w:locked/>
    <w:rsid w:val="0091126F"/>
    <w:rPr>
      <w:rFonts w:eastAsia="Calibri" w:cs="Nazanin"/>
      <w:b/>
      <w:bCs/>
      <w:sz w:val="24"/>
      <w:szCs w:val="28"/>
      <w:lang w:val="en-US" w:eastAsia="en-US" w:bidi="ar-SA"/>
    </w:rPr>
  </w:style>
  <w:style w:type="character" w:customStyle="1" w:styleId="Heading5Char">
    <w:name w:val="Heading 5 Char"/>
    <w:link w:val="Heading5"/>
    <w:locked/>
    <w:rsid w:val="006E55A3"/>
    <w:rPr>
      <w:rFonts w:cs="Nazanin"/>
      <w:b/>
      <w:bCs/>
      <w:i/>
      <w:iCs/>
      <w:sz w:val="26"/>
      <w:szCs w:val="26"/>
      <w:lang w:val="en-US" w:eastAsia="en-US" w:bidi="ar-SA"/>
    </w:rPr>
  </w:style>
  <w:style w:type="character" w:customStyle="1" w:styleId="Heading6Char">
    <w:name w:val="Heading 6 Char"/>
    <w:link w:val="Heading6"/>
    <w:locked/>
    <w:rsid w:val="00BA69DA"/>
    <w:rPr>
      <w:rFonts w:ascii="Times New Roman" w:hAnsi="Times New Roman" w:cs="Titr"/>
      <w:b/>
      <w:bCs/>
      <w:sz w:val="28"/>
      <w:szCs w:val="28"/>
      <w:lang w:bidi="ar-SA"/>
    </w:rPr>
  </w:style>
  <w:style w:type="character" w:customStyle="1" w:styleId="Heading7Char">
    <w:name w:val="Heading 7 Char"/>
    <w:link w:val="Heading7"/>
    <w:semiHidden/>
    <w:locked/>
    <w:rsid w:val="00A52FF9"/>
    <w:rPr>
      <w:rFonts w:eastAsia="Calibri"/>
      <w:sz w:val="24"/>
      <w:szCs w:val="24"/>
      <w:lang w:val="en-US" w:eastAsia="en-US" w:bidi="ar-SA"/>
    </w:rPr>
  </w:style>
  <w:style w:type="character" w:customStyle="1" w:styleId="Heading8Char">
    <w:name w:val="Heading 8 Char"/>
    <w:link w:val="Heading8"/>
    <w:semiHidden/>
    <w:locked/>
    <w:rsid w:val="00A52FF9"/>
    <w:rPr>
      <w:rFonts w:eastAsia="Calibri"/>
      <w:i/>
      <w:iCs/>
      <w:sz w:val="24"/>
      <w:szCs w:val="24"/>
      <w:lang w:val="en-US" w:eastAsia="en-US" w:bidi="ar-SA"/>
    </w:rPr>
  </w:style>
  <w:style w:type="character" w:customStyle="1" w:styleId="Heading9Char">
    <w:name w:val="Heading 9 Char"/>
    <w:link w:val="Heading9"/>
    <w:semiHidden/>
    <w:locked/>
    <w:rsid w:val="00A52FF9"/>
    <w:rPr>
      <w:rFonts w:ascii="Arial" w:eastAsia="Calibri" w:hAnsi="Arial" w:cs="Arial"/>
      <w:sz w:val="22"/>
      <w:szCs w:val="22"/>
      <w:lang w:val="en-US" w:eastAsia="en-US" w:bidi="ar-SA"/>
    </w:rPr>
  </w:style>
  <w:style w:type="paragraph" w:customStyle="1" w:styleId="TitlePage">
    <w:name w:val="Title Page"/>
    <w:basedOn w:val="Normal"/>
    <w:rsid w:val="00D23479"/>
    <w:pPr>
      <w:spacing w:line="360" w:lineRule="auto"/>
      <w:jc w:val="center"/>
    </w:pPr>
    <w:rPr>
      <w:rFonts w:ascii="Arial" w:hAnsi="Arial" w:cs="B Titr"/>
      <w:szCs w:val="24"/>
    </w:rPr>
  </w:style>
  <w:style w:type="paragraph" w:customStyle="1" w:styleId="TitlePageNames">
    <w:name w:val="Title Page Names"/>
    <w:basedOn w:val="TitlePage"/>
    <w:rsid w:val="0046663A"/>
    <w:rPr>
      <w:rFonts w:cs="Titr"/>
      <w:b/>
      <w:bCs/>
      <w:sz w:val="28"/>
      <w:szCs w:val="28"/>
    </w:rPr>
  </w:style>
  <w:style w:type="paragraph" w:customStyle="1" w:styleId="CaptionFigure">
    <w:name w:val="Caption_Figure"/>
    <w:basedOn w:val="Normal"/>
    <w:next w:val="Normal"/>
    <w:link w:val="CaptionFigureChar"/>
    <w:rsid w:val="00900A8A"/>
    <w:pPr>
      <w:spacing w:after="240"/>
      <w:jc w:val="center"/>
    </w:pPr>
    <w:rPr>
      <w:b/>
      <w:bCs/>
      <w:sz w:val="20"/>
      <w:szCs w:val="24"/>
      <w:lang w:bidi="fa-IR"/>
    </w:rPr>
  </w:style>
  <w:style w:type="paragraph" w:customStyle="1" w:styleId="Figures">
    <w:name w:val="Figures"/>
    <w:next w:val="CaptionFigure"/>
    <w:rsid w:val="00FB2F1A"/>
    <w:pPr>
      <w:keepNext/>
      <w:bidi/>
      <w:spacing w:before="360" w:after="120"/>
      <w:jc w:val="center"/>
    </w:pPr>
    <w:rPr>
      <w:rFonts w:ascii="Times New Roman" w:hAnsi="Times New Roman" w:cs="Nazanin"/>
      <w:noProof/>
      <w:sz w:val="24"/>
      <w:szCs w:val="28"/>
    </w:rPr>
  </w:style>
  <w:style w:type="paragraph" w:customStyle="1" w:styleId="NewParagraph">
    <w:name w:val="NewParagraph"/>
    <w:basedOn w:val="Normal"/>
    <w:link w:val="NewParagraphChar"/>
    <w:rsid w:val="0043053D"/>
    <w:pPr>
      <w:spacing w:before="120"/>
      <w:ind w:firstLine="284"/>
    </w:pPr>
  </w:style>
  <w:style w:type="paragraph" w:customStyle="1" w:styleId="CaptionTable">
    <w:name w:val="Caption_Table"/>
    <w:basedOn w:val="Normal"/>
    <w:next w:val="Normal"/>
    <w:rsid w:val="00900A8A"/>
    <w:pPr>
      <w:keepNext/>
      <w:spacing w:before="240"/>
      <w:jc w:val="center"/>
    </w:pPr>
    <w:rPr>
      <w:b/>
      <w:bCs/>
      <w:sz w:val="20"/>
      <w:szCs w:val="24"/>
      <w:lang w:bidi="fa-IR"/>
    </w:rPr>
  </w:style>
  <w:style w:type="paragraph" w:customStyle="1" w:styleId="Label">
    <w:name w:val="Label"/>
    <w:basedOn w:val="Normal"/>
    <w:next w:val="Normal"/>
    <w:link w:val="LabelCharChar"/>
    <w:rsid w:val="00F055DD"/>
    <w:pPr>
      <w:spacing w:before="120"/>
      <w:jc w:val="center"/>
    </w:pPr>
    <w:rPr>
      <w:b/>
      <w:bCs/>
      <w:lang w:bidi="fa-IR"/>
    </w:rPr>
  </w:style>
  <w:style w:type="paragraph" w:customStyle="1" w:styleId="Tables">
    <w:name w:val="Tables"/>
    <w:basedOn w:val="Normal"/>
    <w:rsid w:val="00AA2BC6"/>
    <w:pPr>
      <w:jc w:val="center"/>
    </w:pPr>
  </w:style>
  <w:style w:type="paragraph" w:styleId="Revision">
    <w:name w:val="Revision"/>
    <w:hidden/>
    <w:semiHidden/>
    <w:rsid w:val="007126AD"/>
    <w:pPr>
      <w:spacing w:before="60"/>
      <w:ind w:left="851" w:hanging="567"/>
    </w:pPr>
    <w:rPr>
      <w:rFonts w:ascii="Times New Roman" w:hAnsi="Times New Roman" w:cs="Nazanin"/>
      <w:sz w:val="24"/>
      <w:szCs w:val="28"/>
    </w:rPr>
  </w:style>
  <w:style w:type="character" w:customStyle="1" w:styleId="LabelCharChar">
    <w:name w:val="Label Char Char"/>
    <w:link w:val="Label"/>
    <w:locked/>
    <w:rsid w:val="00F055DD"/>
    <w:rPr>
      <w:rFonts w:ascii="Times New Roman" w:hAnsi="Times New Roman" w:cs="Nazanin"/>
      <w:b/>
      <w:bCs/>
      <w:sz w:val="28"/>
      <w:szCs w:val="28"/>
      <w:lang w:bidi="fa-IR"/>
    </w:rPr>
  </w:style>
  <w:style w:type="paragraph" w:customStyle="1" w:styleId="Theoremstyle">
    <w:name w:val="Theorem_style"/>
    <w:basedOn w:val="Normal"/>
    <w:next w:val="Normal"/>
    <w:link w:val="TheoremstyleChar"/>
    <w:rsid w:val="00C8259F"/>
    <w:pPr>
      <w:spacing w:before="60"/>
    </w:pPr>
    <w:rPr>
      <w:b/>
      <w:bCs/>
      <w:sz w:val="22"/>
      <w:szCs w:val="26"/>
      <w:lang w:bidi="fa-IR"/>
    </w:rPr>
  </w:style>
  <w:style w:type="character" w:customStyle="1" w:styleId="TheoremstyleChar">
    <w:name w:val="Theorem_style Char"/>
    <w:link w:val="Theoremstyle"/>
    <w:locked/>
    <w:rsid w:val="00C8259F"/>
    <w:rPr>
      <w:rFonts w:cs="Nazanin"/>
      <w:b/>
      <w:bCs/>
      <w:sz w:val="26"/>
      <w:szCs w:val="26"/>
      <w:lang w:val="en-US" w:eastAsia="en-US" w:bidi="fa-IR"/>
    </w:rPr>
  </w:style>
  <w:style w:type="character" w:styleId="EndnoteReference">
    <w:name w:val="endnote reference"/>
    <w:semiHidden/>
    <w:rsid w:val="009A7F4F"/>
    <w:rPr>
      <w:rFonts w:cs="Times New Roman"/>
      <w:vertAlign w:val="baseline"/>
    </w:rPr>
  </w:style>
  <w:style w:type="paragraph" w:customStyle="1" w:styleId="HeadingRef">
    <w:name w:val="Heading_Ref"/>
    <w:basedOn w:val="Heading1"/>
    <w:rsid w:val="00C8259F"/>
    <w:pPr>
      <w:numPr>
        <w:numId w:val="0"/>
      </w:numPr>
      <w:tabs>
        <w:tab w:val="num" w:pos="2034"/>
      </w:tabs>
    </w:pPr>
    <w:rPr>
      <w:lang w:bidi="fa-IR"/>
    </w:rPr>
  </w:style>
  <w:style w:type="paragraph" w:styleId="Header">
    <w:name w:val="header"/>
    <w:basedOn w:val="Normal"/>
    <w:link w:val="HeaderChar"/>
    <w:rsid w:val="00C8259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locked/>
    <w:rsid w:val="00603BC5"/>
    <w:rPr>
      <w:rFonts w:cs="Nazanin"/>
      <w:sz w:val="28"/>
      <w:szCs w:val="28"/>
      <w:lang w:val="en-US" w:eastAsia="en-US" w:bidi="ar-SA"/>
    </w:rPr>
  </w:style>
  <w:style w:type="paragraph" w:styleId="Footer">
    <w:name w:val="footer"/>
    <w:basedOn w:val="Normal"/>
    <w:link w:val="FooterChar"/>
    <w:rsid w:val="00C8259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locked/>
    <w:rsid w:val="00603BC5"/>
    <w:rPr>
      <w:rFonts w:cs="Nazanin"/>
      <w:sz w:val="28"/>
      <w:szCs w:val="28"/>
      <w:lang w:val="en-US" w:eastAsia="en-US" w:bidi="ar-SA"/>
    </w:rPr>
  </w:style>
  <w:style w:type="paragraph" w:styleId="TOC2">
    <w:name w:val="toc 2"/>
    <w:basedOn w:val="Normal"/>
    <w:next w:val="Normal"/>
    <w:autoRedefine/>
    <w:rsid w:val="009F1721"/>
    <w:pPr>
      <w:ind w:left="240"/>
      <w:jc w:val="left"/>
    </w:pPr>
    <w:rPr>
      <w:rFonts w:cs="Times New Roman"/>
      <w:smallCaps/>
      <w:sz w:val="20"/>
      <w:szCs w:val="24"/>
      <w:lang w:bidi="fa-IR"/>
    </w:rPr>
  </w:style>
  <w:style w:type="paragraph" w:styleId="TOC3">
    <w:name w:val="toc 3"/>
    <w:basedOn w:val="Normal"/>
    <w:next w:val="Normal"/>
    <w:autoRedefine/>
    <w:rsid w:val="0058387E"/>
    <w:pPr>
      <w:ind w:left="480"/>
      <w:jc w:val="left"/>
    </w:pPr>
    <w:rPr>
      <w:rFonts w:cs="Times New Roman"/>
      <w:i/>
      <w:iCs/>
      <w:sz w:val="20"/>
      <w:szCs w:val="24"/>
      <w:lang w:bidi="fa-IR"/>
    </w:rPr>
  </w:style>
  <w:style w:type="character" w:styleId="Hyperlink">
    <w:name w:val="Hyperlink"/>
    <w:rsid w:val="00C8259F"/>
    <w:rPr>
      <w:rFonts w:cs="Times New Roman"/>
      <w:color w:val="0000FF"/>
      <w:u w:val="single"/>
    </w:rPr>
  </w:style>
  <w:style w:type="paragraph" w:styleId="TableofFigures">
    <w:name w:val="table of figures"/>
    <w:basedOn w:val="Normal"/>
    <w:next w:val="Normal"/>
    <w:rsid w:val="00C8259F"/>
  </w:style>
  <w:style w:type="character" w:styleId="CommentReference">
    <w:name w:val="annotation reference"/>
    <w:semiHidden/>
    <w:rsid w:val="00397E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97ECB"/>
    <w:rPr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2B64D4"/>
    <w:rPr>
      <w:rFonts w:ascii="Times New Roman" w:hAnsi="Times New Roman" w:cs="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97ECB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2B64D4"/>
    <w:rPr>
      <w:rFonts w:ascii="Times New Roman" w:hAnsi="Times New Roman" w:cs="Nazanin"/>
      <w:b/>
      <w:bCs/>
      <w:lang w:bidi="ar-SA"/>
    </w:rPr>
  </w:style>
  <w:style w:type="paragraph" w:styleId="BalloonText">
    <w:name w:val="Balloon Text"/>
    <w:basedOn w:val="Normal"/>
    <w:link w:val="BalloonTextChar"/>
    <w:semiHidden/>
    <w:rsid w:val="00397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B64D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C2CAD"/>
    <w:pPr>
      <w:bidi/>
    </w:pPr>
    <w:rPr>
      <w:rFonts w:ascii="Times New Roman" w:hAnsi="Times New Roman" w:cs="Times New Roman"/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rsid w:val="009F568C"/>
    <w:pPr>
      <w:bidi w:val="0"/>
      <w:spacing w:after="120"/>
      <w:ind w:left="425" w:hanging="425"/>
    </w:pPr>
    <w:rPr>
      <w:sz w:val="20"/>
      <w:szCs w:val="24"/>
      <w:lang w:bidi="fa-IR"/>
    </w:rPr>
  </w:style>
  <w:style w:type="character" w:customStyle="1" w:styleId="EndnoteTextChar">
    <w:name w:val="Endnote Text Char"/>
    <w:link w:val="EndnoteText"/>
    <w:locked/>
    <w:rsid w:val="009F568C"/>
    <w:rPr>
      <w:rFonts w:ascii="Times New Roman" w:hAnsi="Times New Roman" w:cs="Nazanin"/>
      <w:sz w:val="24"/>
      <w:szCs w:val="24"/>
      <w:lang w:bidi="fa-IR"/>
    </w:rPr>
  </w:style>
  <w:style w:type="paragraph" w:customStyle="1" w:styleId="ListParagraph1">
    <w:name w:val="List Paragraph1"/>
    <w:aliases w:val="Numbered Items"/>
    <w:basedOn w:val="Normal"/>
    <w:rsid w:val="00695FD2"/>
    <w:pPr>
      <w:numPr>
        <w:numId w:val="4"/>
      </w:numPr>
      <w:tabs>
        <w:tab w:val="left" w:pos="849"/>
      </w:tabs>
      <w:contextualSpacing/>
    </w:pPr>
  </w:style>
  <w:style w:type="paragraph" w:styleId="TOC1">
    <w:name w:val="toc 1"/>
    <w:basedOn w:val="Normal"/>
    <w:next w:val="Normal"/>
    <w:autoRedefine/>
    <w:rsid w:val="00B1011A"/>
    <w:pPr>
      <w:tabs>
        <w:tab w:val="right" w:leader="dot" w:pos="8494"/>
      </w:tabs>
      <w:spacing w:before="120" w:after="120"/>
      <w:jc w:val="left"/>
    </w:pPr>
    <w:rPr>
      <w:rFonts w:cs="Times New Roman"/>
      <w:b/>
      <w:bCs/>
      <w:caps/>
      <w:sz w:val="20"/>
      <w:szCs w:val="24"/>
      <w:lang w:bidi="fa-IR"/>
    </w:rPr>
  </w:style>
  <w:style w:type="paragraph" w:styleId="TOC4">
    <w:name w:val="toc 4"/>
    <w:basedOn w:val="Normal"/>
    <w:next w:val="Normal"/>
    <w:rsid w:val="0058387E"/>
    <w:pPr>
      <w:ind w:left="720"/>
      <w:jc w:val="left"/>
    </w:pPr>
    <w:rPr>
      <w:rFonts w:cs="Times New Roman"/>
      <w:sz w:val="18"/>
      <w:szCs w:val="21"/>
      <w:lang w:bidi="fa-IR"/>
    </w:rPr>
  </w:style>
  <w:style w:type="paragraph" w:styleId="FootnoteText">
    <w:name w:val="footnote text"/>
    <w:basedOn w:val="Normal"/>
    <w:link w:val="FootnoteTextChar"/>
    <w:rsid w:val="009F568C"/>
    <w:pPr>
      <w:bidi w:val="0"/>
      <w:ind w:left="170" w:hanging="170"/>
    </w:pPr>
    <w:rPr>
      <w:sz w:val="20"/>
      <w:szCs w:val="24"/>
      <w:lang w:bidi="fa-IR"/>
    </w:rPr>
  </w:style>
  <w:style w:type="character" w:customStyle="1" w:styleId="FootnoteTextChar">
    <w:name w:val="Footnote Text Char"/>
    <w:link w:val="FootnoteText"/>
    <w:locked/>
    <w:rsid w:val="009F568C"/>
    <w:rPr>
      <w:rFonts w:ascii="Times New Roman" w:hAnsi="Times New Roman" w:cs="Nazanin"/>
      <w:sz w:val="24"/>
      <w:szCs w:val="24"/>
      <w:lang w:bidi="fa-IR"/>
    </w:rPr>
  </w:style>
  <w:style w:type="character" w:styleId="FootnoteReference">
    <w:name w:val="footnote reference"/>
    <w:rsid w:val="00C90591"/>
    <w:rPr>
      <w:rFonts w:cs="Times New Roman"/>
      <w:vertAlign w:val="superscript"/>
    </w:rPr>
  </w:style>
  <w:style w:type="paragraph" w:customStyle="1" w:styleId="EquationNumber">
    <w:name w:val="Equation_Number"/>
    <w:basedOn w:val="Normal"/>
    <w:rsid w:val="00C8259F"/>
    <w:pPr>
      <w:jc w:val="left"/>
    </w:pPr>
  </w:style>
  <w:style w:type="paragraph" w:customStyle="1" w:styleId="HeadingAppendix">
    <w:name w:val="Heading_Appendix"/>
    <w:basedOn w:val="Heading1"/>
    <w:next w:val="NewParagraph"/>
    <w:rsid w:val="0091126F"/>
    <w:pPr>
      <w:numPr>
        <w:numId w:val="1"/>
      </w:numPr>
    </w:pPr>
    <w:rPr>
      <w:lang w:bidi="fa-IR"/>
    </w:rPr>
  </w:style>
  <w:style w:type="paragraph" w:customStyle="1" w:styleId="Notation">
    <w:name w:val="Notation"/>
    <w:basedOn w:val="Normal"/>
    <w:rsid w:val="005E579E"/>
    <w:pPr>
      <w:tabs>
        <w:tab w:val="right" w:pos="8787"/>
      </w:tabs>
    </w:pPr>
  </w:style>
  <w:style w:type="paragraph" w:customStyle="1" w:styleId="Headingcentered">
    <w:name w:val="Heading_centered"/>
    <w:basedOn w:val="Heading2"/>
    <w:rsid w:val="00D97E6E"/>
    <w:pPr>
      <w:pageBreakBefore/>
      <w:numPr>
        <w:ilvl w:val="0"/>
        <w:numId w:val="0"/>
      </w:numPr>
      <w:spacing w:after="240"/>
      <w:jc w:val="center"/>
    </w:pPr>
    <w:rPr>
      <w:lang w:bidi="fa-IR"/>
    </w:rPr>
  </w:style>
  <w:style w:type="paragraph" w:customStyle="1" w:styleId="TOCTable">
    <w:name w:val="TOC_Table"/>
    <w:basedOn w:val="Normal"/>
    <w:rsid w:val="005E579E"/>
    <w:pPr>
      <w:pBdr>
        <w:bottom w:val="single" w:sz="12" w:space="1" w:color="auto"/>
      </w:pBdr>
      <w:tabs>
        <w:tab w:val="right" w:pos="8787"/>
      </w:tabs>
      <w:spacing w:after="120"/>
    </w:pPr>
    <w:rPr>
      <w:b/>
      <w:bCs/>
      <w:sz w:val="28"/>
    </w:rPr>
  </w:style>
  <w:style w:type="paragraph" w:styleId="Caption">
    <w:name w:val="caption"/>
    <w:basedOn w:val="CaptionFigure"/>
    <w:next w:val="Normal"/>
    <w:link w:val="CaptionChar"/>
    <w:qFormat/>
    <w:rsid w:val="001F1EFD"/>
  </w:style>
  <w:style w:type="paragraph" w:styleId="DocumentMap">
    <w:name w:val="Document Map"/>
    <w:basedOn w:val="Normal"/>
    <w:link w:val="DocumentMapChar"/>
    <w:semiHidden/>
    <w:rsid w:val="007571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semiHidden/>
    <w:locked/>
    <w:rsid w:val="0075718F"/>
    <w:rPr>
      <w:rFonts w:ascii="Tahoma" w:hAnsi="Tahoma" w:cs="Tahoma"/>
      <w:sz w:val="16"/>
      <w:szCs w:val="16"/>
    </w:rPr>
  </w:style>
  <w:style w:type="paragraph" w:customStyle="1" w:styleId="Glossary">
    <w:name w:val="Glossary"/>
    <w:basedOn w:val="Normal"/>
    <w:rsid w:val="00344927"/>
    <w:pPr>
      <w:ind w:left="129" w:hanging="129"/>
    </w:pPr>
  </w:style>
  <w:style w:type="paragraph" w:customStyle="1" w:styleId="Equation">
    <w:name w:val="Equation"/>
    <w:basedOn w:val="Normal"/>
    <w:next w:val="Normal"/>
    <w:rsid w:val="00DC12C2"/>
    <w:pPr>
      <w:bidi w:val="0"/>
      <w:jc w:val="left"/>
    </w:pPr>
    <w:rPr>
      <w:lang w:bidi="fa-IR"/>
    </w:rPr>
  </w:style>
  <w:style w:type="paragraph" w:customStyle="1" w:styleId="NewParagraphZeroIndent">
    <w:name w:val="NewParagraphZeroIndent"/>
    <w:basedOn w:val="NewParagraph"/>
    <w:next w:val="NewParagraph"/>
    <w:rsid w:val="008B628C"/>
    <w:pPr>
      <w:ind w:hanging="2"/>
    </w:pPr>
  </w:style>
  <w:style w:type="paragraph" w:customStyle="1" w:styleId="a6">
    <w:name w:val="معادله"/>
    <w:basedOn w:val="Normal"/>
    <w:rsid w:val="007F1BEE"/>
    <w:pPr>
      <w:bidi w:val="0"/>
      <w:jc w:val="left"/>
    </w:pPr>
    <w:rPr>
      <w:lang w:bidi="fa-IR"/>
    </w:rPr>
  </w:style>
  <w:style w:type="character" w:styleId="PlaceholderText">
    <w:name w:val="Placeholder Text"/>
    <w:semiHidden/>
    <w:rsid w:val="002B64D4"/>
    <w:rPr>
      <w:rFonts w:cs="Times New Roman"/>
      <w:color w:val="808080"/>
    </w:rPr>
  </w:style>
  <w:style w:type="paragraph" w:customStyle="1" w:styleId="StyleNewParagraphComplexBNazanin14pt">
    <w:name w:val="Style NewParagraph + (Complex) B Nazanin 14 pt"/>
    <w:basedOn w:val="NewParagraph"/>
    <w:rsid w:val="002B64D4"/>
    <w:rPr>
      <w:rFonts w:cs="B Nazanin"/>
      <w:sz w:val="28"/>
    </w:rPr>
  </w:style>
  <w:style w:type="character" w:styleId="Emphasis">
    <w:name w:val="Emphasis"/>
    <w:qFormat/>
    <w:rsid w:val="002B64D4"/>
    <w:rPr>
      <w:rFonts w:cs="Times New Roman"/>
      <w:i/>
      <w:iCs/>
    </w:rPr>
  </w:style>
  <w:style w:type="character" w:styleId="FollowedHyperlink">
    <w:name w:val="FollowedHyperlink"/>
    <w:semiHidden/>
    <w:rsid w:val="002B64D4"/>
    <w:rPr>
      <w:rFonts w:cs="Times New Roman"/>
      <w:color w:val="800080"/>
      <w:u w:val="single"/>
    </w:rPr>
  </w:style>
  <w:style w:type="table" w:customStyle="1" w:styleId="LightShading1">
    <w:name w:val="Light Shading1"/>
    <w:rsid w:val="002B64D4"/>
    <w:pPr>
      <w:jc w:val="both"/>
    </w:pPr>
    <w:rPr>
      <w:rFonts w:eastAsia="Times New Roman"/>
      <w:color w:val="000000"/>
      <w:lang w:bidi="fa-IR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semiHidden/>
    <w:rsid w:val="002B64D4"/>
    <w:rPr>
      <w:rFonts w:cs="Times New Roman"/>
    </w:rPr>
  </w:style>
  <w:style w:type="paragraph" w:customStyle="1" w:styleId="MTDisplayEquation">
    <w:name w:val="MTDisplayEquation"/>
    <w:basedOn w:val="EquationNumber"/>
    <w:next w:val="Normal"/>
    <w:link w:val="MTDisplayEquationChar"/>
    <w:rsid w:val="002B64D4"/>
    <w:pPr>
      <w:tabs>
        <w:tab w:val="center" w:pos="4600"/>
        <w:tab w:val="right" w:pos="9080"/>
      </w:tabs>
      <w:spacing w:line="312" w:lineRule="auto"/>
      <w:ind w:left="144" w:right="432"/>
      <w:jc w:val="both"/>
    </w:pPr>
    <w:rPr>
      <w:lang w:bidi="fa-IR"/>
    </w:rPr>
  </w:style>
  <w:style w:type="character" w:customStyle="1" w:styleId="MTEquationSection">
    <w:name w:val="MTEquationSection"/>
    <w:rsid w:val="002B64D4"/>
  </w:style>
  <w:style w:type="paragraph" w:customStyle="1" w:styleId="NewParagraphZero">
    <w:name w:val="NewParagraphZero"/>
    <w:basedOn w:val="NewParagraph"/>
    <w:next w:val="NewParagraph"/>
    <w:rsid w:val="002B64D4"/>
    <w:pPr>
      <w:spacing w:line="312" w:lineRule="auto"/>
      <w:ind w:hanging="2"/>
    </w:pPr>
    <w:rPr>
      <w:lang w:bidi="fa-IR"/>
    </w:rPr>
  </w:style>
  <w:style w:type="paragraph" w:styleId="NoSpacing">
    <w:name w:val="No Spacing"/>
    <w:link w:val="NoSpacingChar"/>
    <w:qFormat/>
    <w:rsid w:val="002B64D4"/>
    <w:rPr>
      <w:sz w:val="22"/>
      <w:szCs w:val="22"/>
    </w:rPr>
  </w:style>
  <w:style w:type="character" w:customStyle="1" w:styleId="StyleCambriaMathLatinItalic">
    <w:name w:val="Style Cambria Math (Latin) Italic"/>
    <w:rsid w:val="002B64D4"/>
    <w:rPr>
      <w:rFonts w:ascii="Cambria Math" w:hAnsi="Cambria Math" w:cs="Times New Roman"/>
      <w:i/>
      <w:sz w:val="22"/>
    </w:rPr>
  </w:style>
  <w:style w:type="paragraph" w:customStyle="1" w:styleId="StyleEquationNumberLeft">
    <w:name w:val="Style Equation_Number + Left"/>
    <w:basedOn w:val="EquationNumber"/>
    <w:rsid w:val="002B64D4"/>
    <w:pPr>
      <w:numPr>
        <w:numId w:val="5"/>
      </w:numPr>
      <w:spacing w:line="312" w:lineRule="auto"/>
      <w:ind w:right="432"/>
      <w:jc w:val="right"/>
    </w:pPr>
    <w:rPr>
      <w:lang w:bidi="fa-IR"/>
    </w:rPr>
  </w:style>
  <w:style w:type="paragraph" w:customStyle="1" w:styleId="StyleHeading2Bold">
    <w:name w:val="Style Heading 2 + Bold"/>
    <w:basedOn w:val="Heading2"/>
    <w:rsid w:val="002B64D4"/>
    <w:pPr>
      <w:numPr>
        <w:ilvl w:val="0"/>
        <w:numId w:val="0"/>
      </w:numPr>
      <w:tabs>
        <w:tab w:val="num" w:pos="1134"/>
        <w:tab w:val="left" w:pos="1274"/>
      </w:tabs>
      <w:spacing w:before="240" w:line="312" w:lineRule="auto"/>
      <w:ind w:left="1276" w:hanging="1276"/>
    </w:pPr>
    <w:rPr>
      <w:b w:val="0"/>
      <w:sz w:val="24"/>
      <w:szCs w:val="26"/>
      <w:lang w:bidi="fa-IR"/>
    </w:rPr>
  </w:style>
  <w:style w:type="paragraph" w:customStyle="1" w:styleId="Text">
    <w:name w:val="Text"/>
    <w:basedOn w:val="Normal"/>
    <w:rsid w:val="002B64D4"/>
    <w:pPr>
      <w:widowControl w:val="0"/>
      <w:autoSpaceDE w:val="0"/>
      <w:autoSpaceDN w:val="0"/>
      <w:bidi w:val="0"/>
      <w:adjustRightInd w:val="0"/>
      <w:spacing w:line="252" w:lineRule="auto"/>
      <w:ind w:firstLine="202"/>
    </w:pPr>
    <w:rPr>
      <w:rFonts w:cs="Times New Roman"/>
      <w:sz w:val="20"/>
      <w:szCs w:val="20"/>
    </w:rPr>
  </w:style>
  <w:style w:type="paragraph" w:styleId="Title">
    <w:name w:val="Title"/>
    <w:basedOn w:val="ListParagraph1"/>
    <w:next w:val="Normal"/>
    <w:link w:val="TitleChar"/>
    <w:qFormat/>
    <w:rsid w:val="002B64D4"/>
    <w:pPr>
      <w:numPr>
        <w:numId w:val="0"/>
      </w:numPr>
      <w:tabs>
        <w:tab w:val="clear" w:pos="849"/>
      </w:tabs>
      <w:spacing w:line="312" w:lineRule="auto"/>
      <w:ind w:left="720"/>
      <w:jc w:val="lowKashida"/>
    </w:pPr>
    <w:rPr>
      <w:rFonts w:eastAsia="Times New Roman" w:cs="B Nazanin"/>
      <w:kern w:val="28"/>
      <w:sz w:val="28"/>
      <w:lang w:bidi="fa-IR"/>
    </w:rPr>
  </w:style>
  <w:style w:type="character" w:customStyle="1" w:styleId="TitleChar">
    <w:name w:val="Title Char"/>
    <w:link w:val="Title"/>
    <w:locked/>
    <w:rsid w:val="002B64D4"/>
    <w:rPr>
      <w:rFonts w:ascii="Times New Roman" w:hAnsi="Times New Roman" w:cs="B Nazanin"/>
      <w:kern w:val="28"/>
      <w:sz w:val="28"/>
      <w:szCs w:val="28"/>
      <w:lang w:bidi="fa-IR"/>
    </w:rPr>
  </w:style>
  <w:style w:type="paragraph" w:styleId="TOC5">
    <w:name w:val="toc 5"/>
    <w:basedOn w:val="Normal"/>
    <w:next w:val="Normal"/>
    <w:autoRedefine/>
    <w:rsid w:val="002B64D4"/>
    <w:pPr>
      <w:ind w:left="960"/>
      <w:jc w:val="left"/>
    </w:pPr>
    <w:rPr>
      <w:rFonts w:cs="Times New Roman"/>
      <w:sz w:val="18"/>
      <w:szCs w:val="21"/>
      <w:lang w:bidi="fa-IR"/>
    </w:rPr>
  </w:style>
  <w:style w:type="paragraph" w:styleId="TOC6">
    <w:name w:val="toc 6"/>
    <w:basedOn w:val="Normal"/>
    <w:next w:val="Normal"/>
    <w:autoRedefine/>
    <w:rsid w:val="002B64D4"/>
    <w:pPr>
      <w:ind w:left="1200"/>
      <w:jc w:val="left"/>
    </w:pPr>
    <w:rPr>
      <w:rFonts w:cs="Times New Roman"/>
      <w:sz w:val="18"/>
      <w:szCs w:val="21"/>
      <w:lang w:bidi="fa-IR"/>
    </w:rPr>
  </w:style>
  <w:style w:type="paragraph" w:styleId="TOC7">
    <w:name w:val="toc 7"/>
    <w:basedOn w:val="Normal"/>
    <w:next w:val="Normal"/>
    <w:autoRedefine/>
    <w:rsid w:val="002B64D4"/>
    <w:pPr>
      <w:ind w:left="1440"/>
      <w:jc w:val="left"/>
    </w:pPr>
    <w:rPr>
      <w:rFonts w:cs="Times New Roman"/>
      <w:sz w:val="18"/>
      <w:szCs w:val="21"/>
      <w:lang w:bidi="fa-IR"/>
    </w:rPr>
  </w:style>
  <w:style w:type="paragraph" w:styleId="TOC8">
    <w:name w:val="toc 8"/>
    <w:basedOn w:val="Normal"/>
    <w:next w:val="Normal"/>
    <w:autoRedefine/>
    <w:rsid w:val="002B64D4"/>
    <w:pPr>
      <w:ind w:left="1680"/>
      <w:jc w:val="left"/>
    </w:pPr>
    <w:rPr>
      <w:rFonts w:cs="Times New Roman"/>
      <w:sz w:val="18"/>
      <w:szCs w:val="21"/>
      <w:lang w:bidi="fa-IR"/>
    </w:rPr>
  </w:style>
  <w:style w:type="paragraph" w:styleId="TOC9">
    <w:name w:val="toc 9"/>
    <w:basedOn w:val="Normal"/>
    <w:next w:val="Normal"/>
    <w:autoRedefine/>
    <w:rsid w:val="002B64D4"/>
    <w:pPr>
      <w:ind w:left="1920"/>
      <w:jc w:val="left"/>
    </w:pPr>
    <w:rPr>
      <w:rFonts w:cs="Times New Roman"/>
      <w:sz w:val="18"/>
      <w:szCs w:val="21"/>
      <w:lang w:bidi="fa-IR"/>
    </w:rPr>
  </w:style>
  <w:style w:type="paragraph" w:styleId="TOCHeading">
    <w:name w:val="TOC Heading"/>
    <w:basedOn w:val="Heading1"/>
    <w:next w:val="Normal"/>
    <w:qFormat/>
    <w:rsid w:val="002B64D4"/>
    <w:pPr>
      <w:keepLines/>
      <w:pageBreakBefore w:val="0"/>
      <w:widowControl w:val="0"/>
      <w:numPr>
        <w:numId w:val="0"/>
      </w:numPr>
      <w:tabs>
        <w:tab w:val="num" w:pos="2034"/>
      </w:tabs>
      <w:spacing w:before="480" w:after="0"/>
      <w:contextualSpacing/>
      <w:outlineLvl w:val="9"/>
    </w:pPr>
    <w:rPr>
      <w:rFonts w:ascii="Cambria" w:hAnsi="Cambria" w:cs="Times New Roman"/>
      <w:color w:val="365F91"/>
      <w:kern w:val="0"/>
      <w:sz w:val="28"/>
      <w:szCs w:val="28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a7">
    <w:name w:val="متن"/>
    <w:rsid w:val="002B64D4"/>
    <w:pPr>
      <w:widowControl w:val="0"/>
      <w:bidi/>
      <w:spacing w:line="298" w:lineRule="auto"/>
      <w:ind w:firstLine="284"/>
      <w:jc w:val="lowKashida"/>
    </w:pPr>
    <w:rPr>
      <w:rFonts w:ascii="Times New Roman" w:hAnsi="Times New Roman" w:cs="B Nazanin"/>
      <w:i/>
      <w:iCs/>
      <w:sz w:val="24"/>
      <w:szCs w:val="28"/>
    </w:rPr>
  </w:style>
  <w:style w:type="character" w:styleId="IntenseReference">
    <w:name w:val="Intense Reference"/>
    <w:qFormat/>
    <w:rsid w:val="002B64D4"/>
    <w:rPr>
      <w:rFonts w:cs="Times New Roman"/>
      <w:b/>
      <w:bCs/>
      <w:smallCaps/>
      <w:color w:val="C0504D"/>
      <w:spacing w:val="5"/>
      <w:u w:val="single"/>
    </w:rPr>
  </w:style>
  <w:style w:type="character" w:styleId="SubtleReference">
    <w:name w:val="Subtle Reference"/>
    <w:qFormat/>
    <w:rsid w:val="002B64D4"/>
    <w:rPr>
      <w:rFonts w:cs="Times New Roman"/>
      <w:smallCaps/>
      <w:color w:val="C0504D"/>
      <w:u w:val="single"/>
    </w:rPr>
  </w:style>
  <w:style w:type="paragraph" w:customStyle="1" w:styleId="a8">
    <w:name w:val="پاورقي"/>
    <w:rsid w:val="002B64D4"/>
    <w:rPr>
      <w:rFonts w:ascii="Times New Roman" w:hAnsi="Times New Roman" w:cs="B Yagut"/>
      <w:i/>
      <w:iCs/>
      <w:lang w:bidi="fa-IR"/>
    </w:rPr>
  </w:style>
  <w:style w:type="paragraph" w:customStyle="1" w:styleId="a">
    <w:name w:val="فصل"/>
    <w:next w:val="a7"/>
    <w:rsid w:val="002B64D4"/>
    <w:pPr>
      <w:widowControl w:val="0"/>
      <w:numPr>
        <w:numId w:val="6"/>
      </w:numPr>
      <w:tabs>
        <w:tab w:val="center" w:pos="4253"/>
      </w:tabs>
      <w:bidi/>
      <w:ind w:left="425"/>
      <w:outlineLvl w:val="0"/>
    </w:pPr>
    <w:rPr>
      <w:rFonts w:ascii="Times New Roman" w:hAnsi="Times New Roman" w:cs="B Nazanin"/>
      <w:b/>
      <w:bCs/>
      <w:i/>
      <w:iCs/>
      <w:sz w:val="72"/>
      <w:szCs w:val="72"/>
      <w:lang w:bidi="fa-IR"/>
    </w:rPr>
  </w:style>
  <w:style w:type="paragraph" w:customStyle="1" w:styleId="a4">
    <w:name w:val="فرمول"/>
    <w:next w:val="a7"/>
    <w:rsid w:val="002B64D4"/>
    <w:pPr>
      <w:widowControl w:val="0"/>
      <w:numPr>
        <w:ilvl w:val="6"/>
        <w:numId w:val="6"/>
      </w:numPr>
      <w:tabs>
        <w:tab w:val="right" w:pos="7938"/>
      </w:tabs>
      <w:kinsoku w:val="0"/>
      <w:overflowPunct w:val="0"/>
      <w:autoSpaceDE w:val="0"/>
      <w:autoSpaceDN w:val="0"/>
      <w:bidi/>
      <w:adjustRightInd w:val="0"/>
      <w:snapToGrid w:val="0"/>
      <w:spacing w:before="600" w:after="600"/>
      <w:textAlignment w:val="center"/>
      <w:outlineLvl w:val="6"/>
    </w:pPr>
    <w:rPr>
      <w:rFonts w:ascii="Arial" w:hAnsi="Arial" w:cs="B Nazanin"/>
      <w:i/>
      <w:iCs/>
      <w:sz w:val="28"/>
      <w:szCs w:val="28"/>
    </w:rPr>
  </w:style>
  <w:style w:type="paragraph" w:customStyle="1" w:styleId="-">
    <w:name w:val="شکل - جدول"/>
    <w:basedOn w:val="a7"/>
    <w:rsid w:val="002B64D4"/>
    <w:pPr>
      <w:keepNext/>
      <w:keepLines/>
      <w:spacing w:line="240" w:lineRule="auto"/>
      <w:ind w:firstLine="0"/>
      <w:jc w:val="center"/>
    </w:pPr>
    <w:rPr>
      <w:iCs w:val="0"/>
      <w:sz w:val="20"/>
      <w:szCs w:val="24"/>
    </w:rPr>
  </w:style>
  <w:style w:type="paragraph" w:customStyle="1" w:styleId="a3">
    <w:name w:val="زيرنويس شکل"/>
    <w:next w:val="a7"/>
    <w:rsid w:val="002B64D4"/>
    <w:pPr>
      <w:widowControl w:val="0"/>
      <w:numPr>
        <w:ilvl w:val="5"/>
        <w:numId w:val="6"/>
      </w:numPr>
      <w:bidi/>
      <w:adjustRightInd w:val="0"/>
      <w:snapToGrid w:val="0"/>
      <w:spacing w:before="200" w:after="720" w:line="204" w:lineRule="auto"/>
      <w:jc w:val="center"/>
      <w:outlineLvl w:val="5"/>
    </w:pPr>
    <w:rPr>
      <w:rFonts w:ascii="B Nazanin" w:hAnsi="B Nazanin" w:cs="B Nazanin"/>
      <w:i/>
      <w:iCs/>
      <w:sz w:val="24"/>
      <w:szCs w:val="24"/>
      <w:lang w:bidi="fa-IR"/>
    </w:rPr>
  </w:style>
  <w:style w:type="paragraph" w:customStyle="1" w:styleId="a2">
    <w:name w:val="تيتر سوم"/>
    <w:basedOn w:val="a7"/>
    <w:next w:val="a7"/>
    <w:autoRedefine/>
    <w:rsid w:val="002B64D4"/>
    <w:pPr>
      <w:keepNext/>
      <w:numPr>
        <w:ilvl w:val="3"/>
        <w:numId w:val="6"/>
      </w:numPr>
      <w:spacing w:before="920" w:after="600" w:line="240" w:lineRule="auto"/>
      <w:ind w:firstLine="0"/>
      <w:jc w:val="left"/>
      <w:outlineLvl w:val="3"/>
    </w:pPr>
    <w:rPr>
      <w:b/>
      <w:bCs/>
      <w:iCs w:val="0"/>
      <w:sz w:val="28"/>
      <w:szCs w:val="32"/>
      <w:lang w:bidi="fa-IR"/>
    </w:rPr>
  </w:style>
  <w:style w:type="paragraph" w:customStyle="1" w:styleId="a1">
    <w:name w:val="تيتر دوم"/>
    <w:next w:val="a7"/>
    <w:rsid w:val="002B64D4"/>
    <w:pPr>
      <w:keepNext/>
      <w:widowControl w:val="0"/>
      <w:numPr>
        <w:ilvl w:val="2"/>
        <w:numId w:val="6"/>
      </w:numPr>
      <w:bidi/>
      <w:spacing w:before="920" w:after="600"/>
      <w:outlineLvl w:val="2"/>
    </w:pPr>
    <w:rPr>
      <w:rFonts w:ascii="Times New Roman" w:hAnsi="Times New Roman" w:cs="B Nazanin"/>
      <w:b/>
      <w:bCs/>
      <w:i/>
      <w:iCs/>
      <w:sz w:val="32"/>
      <w:szCs w:val="36"/>
      <w:lang w:bidi="fa-IR"/>
    </w:rPr>
  </w:style>
  <w:style w:type="paragraph" w:customStyle="1" w:styleId="a0">
    <w:name w:val="تيتر اول"/>
    <w:next w:val="a7"/>
    <w:rsid w:val="002B64D4"/>
    <w:pPr>
      <w:keepNext/>
      <w:widowControl w:val="0"/>
      <w:numPr>
        <w:ilvl w:val="1"/>
        <w:numId w:val="6"/>
      </w:numPr>
      <w:bidi/>
      <w:spacing w:before="1120" w:after="600"/>
      <w:outlineLvl w:val="1"/>
    </w:pPr>
    <w:rPr>
      <w:rFonts w:ascii="Times New Roman" w:hAnsi="Times New Roman" w:cs="B Nazanin"/>
      <w:b/>
      <w:bCs/>
      <w:i/>
      <w:iCs/>
      <w:sz w:val="40"/>
      <w:szCs w:val="40"/>
      <w:lang w:bidi="fa-IR"/>
    </w:rPr>
  </w:style>
  <w:style w:type="paragraph" w:customStyle="1" w:styleId="a5">
    <w:name w:val="بالانويس جدول"/>
    <w:next w:val="-"/>
    <w:rsid w:val="002B64D4"/>
    <w:pPr>
      <w:keepNext/>
      <w:numPr>
        <w:ilvl w:val="7"/>
        <w:numId w:val="6"/>
      </w:numPr>
      <w:bidi/>
      <w:spacing w:before="800" w:after="100" w:line="204" w:lineRule="auto"/>
      <w:jc w:val="center"/>
      <w:outlineLvl w:val="7"/>
    </w:pPr>
    <w:rPr>
      <w:rFonts w:ascii="Times New Roman" w:hAnsi="Times New Roman" w:cs="B Nazanin"/>
      <w:i/>
      <w:iCs/>
      <w:sz w:val="24"/>
      <w:szCs w:val="24"/>
      <w:lang w:bidi="fa-IR"/>
    </w:rPr>
  </w:style>
  <w:style w:type="paragraph" w:customStyle="1" w:styleId="a9">
    <w:name w:val="عنوان"/>
    <w:basedOn w:val="Normal"/>
    <w:next w:val="a7"/>
    <w:rsid w:val="002B64D4"/>
    <w:pPr>
      <w:widowControl w:val="0"/>
      <w:jc w:val="center"/>
    </w:pPr>
    <w:rPr>
      <w:rFonts w:cs="B Nazanin"/>
      <w:b/>
      <w:bCs/>
      <w:i/>
      <w:iCs/>
      <w:sz w:val="56"/>
      <w:szCs w:val="60"/>
      <w:lang w:bidi="fa-IR"/>
    </w:rPr>
  </w:style>
  <w:style w:type="character" w:styleId="PageNumber">
    <w:name w:val="page number"/>
    <w:rsid w:val="002B64D4"/>
    <w:rPr>
      <w:rFonts w:cs="Times New Roman"/>
    </w:rPr>
  </w:style>
  <w:style w:type="character" w:customStyle="1" w:styleId="NewParagraphChar">
    <w:name w:val="NewParagraph Char"/>
    <w:link w:val="NewParagraph"/>
    <w:locked/>
    <w:rsid w:val="002B64D4"/>
    <w:rPr>
      <w:rFonts w:ascii="Times New Roman" w:hAnsi="Times New Roman" w:cs="Nazanin"/>
      <w:sz w:val="28"/>
      <w:szCs w:val="28"/>
      <w:lang w:bidi="ar-SA"/>
    </w:rPr>
  </w:style>
  <w:style w:type="character" w:customStyle="1" w:styleId="CaptionFigureChar">
    <w:name w:val="Caption_Figure Char"/>
    <w:link w:val="CaptionFigure"/>
    <w:locked/>
    <w:rsid w:val="002B64D4"/>
    <w:rPr>
      <w:rFonts w:ascii="Times New Roman" w:hAnsi="Times New Roman" w:cs="Nazanin"/>
      <w:b/>
      <w:bCs/>
      <w:sz w:val="24"/>
      <w:szCs w:val="24"/>
      <w:lang w:bidi="fa-IR"/>
    </w:rPr>
  </w:style>
  <w:style w:type="character" w:customStyle="1" w:styleId="CaptionChar">
    <w:name w:val="Caption Char"/>
    <w:basedOn w:val="CaptionFigureChar"/>
    <w:link w:val="Caption"/>
    <w:locked/>
    <w:rsid w:val="002B64D4"/>
    <w:rPr>
      <w:rFonts w:ascii="Times New Roman" w:hAnsi="Times New Roman" w:cs="Nazanin"/>
      <w:b/>
      <w:bCs/>
      <w:sz w:val="24"/>
      <w:szCs w:val="24"/>
      <w:lang w:bidi="fa-IR"/>
    </w:rPr>
  </w:style>
  <w:style w:type="character" w:customStyle="1" w:styleId="MTDisplayEquationChar">
    <w:name w:val="MTDisplayEquation Char"/>
    <w:link w:val="MTDisplayEquation"/>
    <w:locked/>
    <w:rsid w:val="002B64D4"/>
    <w:rPr>
      <w:rFonts w:ascii="Times New Roman" w:hAnsi="Times New Roman" w:cs="Nazanin"/>
      <w:sz w:val="28"/>
      <w:szCs w:val="28"/>
      <w:lang w:bidi="fa-IR"/>
    </w:rPr>
  </w:style>
  <w:style w:type="table" w:customStyle="1" w:styleId="MediumList2-Accent11">
    <w:name w:val="Medium List 2 - Accent 11"/>
    <w:rsid w:val="002B64D4"/>
    <w:rPr>
      <w:rFonts w:ascii="Cambria" w:hAnsi="Cambria" w:cs="Times New Roman"/>
      <w:color w:val="000000"/>
      <w:lang w:bidi="fa-I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cimalAligned">
    <w:name w:val="Decimal Aligned"/>
    <w:basedOn w:val="Normal"/>
    <w:rsid w:val="002B64D4"/>
    <w:pPr>
      <w:tabs>
        <w:tab w:val="decimal" w:pos="360"/>
      </w:tabs>
      <w:spacing w:after="200" w:line="276" w:lineRule="auto"/>
    </w:pPr>
    <w:rPr>
      <w:rFonts w:ascii="Calibri" w:hAnsi="Calibri" w:cs="Arial"/>
      <w:sz w:val="22"/>
      <w:szCs w:val="22"/>
    </w:rPr>
  </w:style>
  <w:style w:type="character" w:styleId="SubtleEmphasis">
    <w:name w:val="Subtle Emphasis"/>
    <w:qFormat/>
    <w:rsid w:val="002B64D4"/>
    <w:rPr>
      <w:rFonts w:eastAsia="Times New Roman" w:cs="Arial"/>
      <w:i/>
      <w:iCs/>
      <w:color w:val="808080"/>
      <w:sz w:val="22"/>
      <w:szCs w:val="22"/>
      <w:lang w:val="en-US" w:eastAsia="x-none"/>
    </w:rPr>
  </w:style>
  <w:style w:type="table" w:customStyle="1" w:styleId="LightShading-Accent11">
    <w:name w:val="Light Shading - Accent 11"/>
    <w:rsid w:val="002B64D4"/>
    <w:rPr>
      <w:color w:val="365F91"/>
      <w:lang w:bidi="fa-IR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alendar2">
    <w:name w:val="Calendar 2"/>
    <w:rsid w:val="002B64D4"/>
    <w:pPr>
      <w:jc w:val="center"/>
    </w:pPr>
    <w:rPr>
      <w:sz w:val="28"/>
      <w:szCs w:val="28"/>
      <w:lang w:bidi="fa-IR"/>
    </w:rPr>
    <w:tblPr>
      <w:tblInd w:w="0" w:type="dxa"/>
      <w:tblBorders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locked/>
    <w:rsid w:val="002B64D4"/>
    <w:rPr>
      <w:rFonts w:eastAsia="Times New Roman" w:cs="Times New Roman"/>
      <w:sz w:val="22"/>
      <w:szCs w:val="22"/>
      <w:lang w:val="en-US"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2B64D4"/>
    <w:pPr>
      <w:numPr>
        <w:ilvl w:val="1"/>
      </w:numPr>
      <w:bidi w:val="0"/>
      <w:spacing w:after="200" w:line="312" w:lineRule="auto"/>
    </w:pPr>
    <w:rPr>
      <w:rFonts w:ascii="Cambria" w:hAnsi="Cambria" w:cs="Times New Roman"/>
      <w:i/>
      <w:iCs/>
      <w:color w:val="4F81BD"/>
      <w:spacing w:val="15"/>
      <w:szCs w:val="24"/>
      <w:lang w:bidi="fa-IR"/>
    </w:rPr>
  </w:style>
  <w:style w:type="character" w:customStyle="1" w:styleId="SubtitleChar">
    <w:name w:val="Subtitle Char"/>
    <w:link w:val="Subtitle"/>
    <w:locked/>
    <w:rsid w:val="002B64D4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qFormat/>
    <w:rsid w:val="002B64D4"/>
    <w:rPr>
      <w:rFonts w:cs="Times New Roman"/>
      <w:b/>
      <w:bCs/>
    </w:rPr>
  </w:style>
  <w:style w:type="paragraph" w:styleId="Quote">
    <w:name w:val="Quote"/>
    <w:basedOn w:val="Normal"/>
    <w:next w:val="Normal"/>
    <w:link w:val="QuoteChar"/>
    <w:qFormat/>
    <w:rsid w:val="002B64D4"/>
    <w:pPr>
      <w:bidi w:val="0"/>
      <w:spacing w:after="200" w:line="312" w:lineRule="auto"/>
    </w:pPr>
    <w:rPr>
      <w:i/>
      <w:iCs/>
      <w:color w:val="000000"/>
      <w:lang w:bidi="fa-IR"/>
    </w:rPr>
  </w:style>
  <w:style w:type="character" w:customStyle="1" w:styleId="QuoteChar">
    <w:name w:val="Quote Char"/>
    <w:link w:val="Quote"/>
    <w:locked/>
    <w:rsid w:val="002B64D4"/>
    <w:rPr>
      <w:rFonts w:ascii="Times New Roman" w:hAnsi="Times New Roman" w:cs="Nazanin"/>
      <w:i/>
      <w:iCs/>
      <w:color w:val="000000"/>
      <w:sz w:val="28"/>
      <w:szCs w:val="28"/>
      <w:lang w:bidi="ar-SA"/>
    </w:rPr>
  </w:style>
  <w:style w:type="paragraph" w:styleId="IntenseQuote">
    <w:name w:val="Intense Quote"/>
    <w:basedOn w:val="Normal"/>
    <w:next w:val="Normal"/>
    <w:link w:val="IntenseQuoteChar"/>
    <w:qFormat/>
    <w:rsid w:val="002B64D4"/>
    <w:pPr>
      <w:pBdr>
        <w:bottom w:val="single" w:sz="4" w:space="4" w:color="4F81BD"/>
      </w:pBdr>
      <w:bidi w:val="0"/>
      <w:spacing w:before="200" w:after="280" w:line="312" w:lineRule="auto"/>
      <w:ind w:left="936" w:right="936"/>
    </w:pPr>
    <w:rPr>
      <w:b/>
      <w:bCs/>
      <w:i/>
      <w:iCs/>
      <w:color w:val="4F81BD"/>
      <w:lang w:bidi="fa-IR"/>
    </w:rPr>
  </w:style>
  <w:style w:type="character" w:customStyle="1" w:styleId="IntenseQuoteChar">
    <w:name w:val="Intense Quote Char"/>
    <w:link w:val="IntenseQuote"/>
    <w:locked/>
    <w:rsid w:val="002B64D4"/>
    <w:rPr>
      <w:rFonts w:ascii="Times New Roman" w:hAnsi="Times New Roman" w:cs="Nazanin"/>
      <w:b/>
      <w:bCs/>
      <w:i/>
      <w:iCs/>
      <w:color w:val="4F81BD"/>
      <w:sz w:val="28"/>
      <w:szCs w:val="28"/>
      <w:lang w:bidi="ar-SA"/>
    </w:rPr>
  </w:style>
  <w:style w:type="character" w:styleId="IntenseEmphasis">
    <w:name w:val="Intense Emphasis"/>
    <w:qFormat/>
    <w:rsid w:val="002B64D4"/>
    <w:rPr>
      <w:rFonts w:cs="Times New Roman"/>
      <w:b/>
      <w:bCs/>
      <w:i/>
      <w:iCs/>
      <w:color w:val="4F81BD"/>
    </w:rPr>
  </w:style>
  <w:style w:type="character" w:styleId="BookTitle">
    <w:name w:val="Book Title"/>
    <w:qFormat/>
    <w:rsid w:val="002B64D4"/>
    <w:rPr>
      <w:rFonts w:cs="Times New Roman"/>
      <w:b/>
      <w:bCs/>
      <w:smallCaps/>
      <w:spacing w:val="5"/>
    </w:rPr>
  </w:style>
  <w:style w:type="character" w:customStyle="1" w:styleId="CharChar1">
    <w:name w:val="Char Char1"/>
    <w:rsid w:val="002B64D4"/>
    <w:rPr>
      <w:rFonts w:cs="B Lotus"/>
      <w:b/>
      <w:bCs/>
      <w:lang w:val="en-US" w:eastAsia="en-US" w:bidi="ar-SA"/>
    </w:rPr>
  </w:style>
  <w:style w:type="paragraph" w:styleId="TOAHeading">
    <w:name w:val="toa heading"/>
    <w:basedOn w:val="Normal"/>
    <w:next w:val="Normal"/>
    <w:semiHidden/>
    <w:rsid w:val="002B64D4"/>
    <w:pPr>
      <w:spacing w:before="120" w:line="312" w:lineRule="auto"/>
    </w:pPr>
    <w:rPr>
      <w:rFonts w:ascii="Cambria" w:hAnsi="Cambria" w:cs="Times New Roman"/>
      <w:b/>
      <w:bCs/>
      <w:szCs w:val="24"/>
      <w:lang w:bidi="fa-IR"/>
    </w:rPr>
  </w:style>
  <w:style w:type="character" w:customStyle="1" w:styleId="apple-style-span">
    <w:name w:val="apple-style-span"/>
    <w:rsid w:val="002B64D4"/>
    <w:rPr>
      <w:rFonts w:cs="Times New Roman"/>
    </w:rPr>
  </w:style>
  <w:style w:type="character" w:customStyle="1" w:styleId="apple-converted-space">
    <w:name w:val="apple-converted-space"/>
    <w:rsid w:val="002B64D4"/>
    <w:rPr>
      <w:rFonts w:cs="Times New Roman"/>
    </w:rPr>
  </w:style>
  <w:style w:type="character" w:customStyle="1" w:styleId="hps">
    <w:name w:val="hps"/>
    <w:rsid w:val="002B64D4"/>
    <w:rPr>
      <w:rFonts w:cs="Times New Roman"/>
    </w:rPr>
  </w:style>
  <w:style w:type="table" w:customStyle="1" w:styleId="LightShading-Accent12">
    <w:name w:val="Light Shading - Accent 12"/>
    <w:rsid w:val="002B64D4"/>
    <w:rPr>
      <w:color w:val="365F91"/>
      <w:lang w:bidi="fa-IR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semiHidden/>
    <w:rsid w:val="002B64D4"/>
    <w:rPr>
      <w:rFonts w:ascii="Calibri" w:hAnsi="Calibri" w:cs="Arial"/>
    </w:rPr>
  </w:style>
  <w:style w:type="paragraph" w:styleId="NormalWeb">
    <w:name w:val="Normal (Web)"/>
    <w:basedOn w:val="Normal"/>
    <w:semiHidden/>
    <w:rsid w:val="002B64D4"/>
    <w:pPr>
      <w:bidi w:val="0"/>
      <w:spacing w:before="100" w:beforeAutospacing="1" w:after="100" w:afterAutospacing="1"/>
      <w:jc w:val="left"/>
    </w:pPr>
    <w:rPr>
      <w:rFonts w:cs="Times New Roman"/>
      <w:szCs w:val="24"/>
    </w:rPr>
  </w:style>
  <w:style w:type="table" w:customStyle="1" w:styleId="MediumShading2-Accent41">
    <w:name w:val="Medium Shading 2 - Accent 41"/>
    <w:rsid w:val="002B64D4"/>
    <w:rPr>
      <w:rFonts w:eastAsia="Times New Roman"/>
      <w:lang w:bidi="fa-I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ibliography">
    <w:name w:val="Bibliography"/>
    <w:basedOn w:val="Normal"/>
    <w:next w:val="Normal"/>
    <w:rsid w:val="002B64D4"/>
  </w:style>
  <w:style w:type="table" w:customStyle="1" w:styleId="MediumList1-Accent11">
    <w:name w:val="Medium List 1 - Accent 11"/>
    <w:rsid w:val="002B64D4"/>
    <w:rPr>
      <w:rFonts w:eastAsia="Times New Roman"/>
      <w:color w:val="000000"/>
      <w:lang w:bidi="fa-IR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List1-Accent21">
    <w:name w:val="Medium List 1 - Accent 21"/>
    <w:rsid w:val="002B64D4"/>
    <w:rPr>
      <w:rFonts w:eastAsia="Times New Roman"/>
      <w:color w:val="000000"/>
      <w:lang w:bidi="fa-IR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rmalNumbered">
    <w:name w:val="Normal_Numbered"/>
    <w:rsid w:val="0046318E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E34896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semiHidden/>
    <w:rsid w:val="007F3811"/>
  </w:style>
  <w:style w:type="table" w:customStyle="1" w:styleId="TableGrid2">
    <w:name w:val="Table Grid2"/>
    <w:basedOn w:val="TableNormal"/>
    <w:next w:val="TableGrid"/>
    <w:rsid w:val="007F3811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">
    <w:name w:val="Figure"/>
    <w:basedOn w:val="Normal"/>
    <w:rsid w:val="007F3811"/>
    <w:pPr>
      <w:jc w:val="center"/>
    </w:pPr>
    <w:rPr>
      <w:rFonts w:eastAsia="Times New Roman"/>
      <w:szCs w:val="24"/>
      <w:lang w:bidi="fa-IR"/>
    </w:rPr>
  </w:style>
  <w:style w:type="table" w:styleId="TableGrid3">
    <w:name w:val="Table Grid 3"/>
    <w:basedOn w:val="TableNormal"/>
    <w:locked/>
    <w:rsid w:val="007F3811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Normal"/>
    <w:rsid w:val="007F3811"/>
    <w:pPr>
      <w:numPr>
        <w:numId w:val="7"/>
      </w:numPr>
      <w:overflowPunct w:val="0"/>
      <w:autoSpaceDE w:val="0"/>
      <w:autoSpaceDN w:val="0"/>
      <w:bidi w:val="0"/>
      <w:adjustRightInd w:val="0"/>
    </w:pPr>
    <w:rPr>
      <w:rFonts w:eastAsia="Times New Roman" w:cs="Times New Roman"/>
      <w:sz w:val="16"/>
      <w:szCs w:val="20"/>
      <w:lang w:bidi="fa-IR"/>
    </w:rPr>
  </w:style>
  <w:style w:type="table" w:styleId="TableElegant">
    <w:name w:val="Table Elegant"/>
    <w:basedOn w:val="TableNormal"/>
    <w:locked/>
    <w:rsid w:val="007F3811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Char">
    <w:name w:val="Char Char"/>
    <w:rsid w:val="007F3811"/>
    <w:rPr>
      <w:rFonts w:cs="Mitra"/>
      <w:sz w:val="24"/>
      <w:szCs w:val="24"/>
      <w:lang w:val="en-US" w:eastAsia="en-US" w:bidi="fa-IR"/>
    </w:rPr>
  </w:style>
  <w:style w:type="table" w:styleId="TableWeb2">
    <w:name w:val="Table Web 2"/>
    <w:basedOn w:val="TableNormal"/>
    <w:locked/>
    <w:rsid w:val="007F3811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locked/>
    <w:rsid w:val="007F3811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1">
    <w:name w:val="Table Simple 1"/>
    <w:basedOn w:val="TableNormal"/>
    <w:locked/>
    <w:rsid w:val="007F3811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locked/>
    <w:rsid w:val="007F3811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genavlink">
    <w:name w:val="pagenavlink"/>
    <w:basedOn w:val="Normal"/>
    <w:rsid w:val="007F3811"/>
    <w:pPr>
      <w:bidi w:val="0"/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character" w:customStyle="1" w:styleId="CharChar0">
    <w:name w:val="Char Char"/>
    <w:locked/>
    <w:rsid w:val="007F3811"/>
    <w:rPr>
      <w:rFonts w:cs="Mitra"/>
      <w:sz w:val="24"/>
      <w:szCs w:val="24"/>
      <w:lang w:val="en-US" w:eastAsia="en-US" w:bidi="fa-IR"/>
    </w:rPr>
  </w:style>
  <w:style w:type="numbering" w:customStyle="1" w:styleId="NoList2">
    <w:name w:val="No List2"/>
    <w:next w:val="NoList"/>
    <w:semiHidden/>
    <w:rsid w:val="007F3811"/>
  </w:style>
  <w:style w:type="table" w:customStyle="1" w:styleId="TableGrid30">
    <w:name w:val="Table Grid3"/>
    <w:basedOn w:val="TableNormal"/>
    <w:next w:val="TableGrid"/>
    <w:rsid w:val="007F3811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semiHidden/>
    <w:rsid w:val="005D26C1"/>
  </w:style>
  <w:style w:type="table" w:customStyle="1" w:styleId="TableGrid4">
    <w:name w:val="Table Grid4"/>
    <w:basedOn w:val="TableNormal"/>
    <w:next w:val="TableGrid"/>
    <w:rsid w:val="005D26C1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rsid w:val="00F4221C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semiHidden/>
    <w:rsid w:val="003306B8"/>
  </w:style>
  <w:style w:type="table" w:customStyle="1" w:styleId="TableGrid6">
    <w:name w:val="Table Grid6"/>
    <w:basedOn w:val="TableNormal"/>
    <w:next w:val="TableGrid"/>
    <w:rsid w:val="003306B8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rsid w:val="002F6B4B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rsid w:val="002F6B4B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semiHidden/>
    <w:rsid w:val="00FE7E6F"/>
  </w:style>
  <w:style w:type="table" w:customStyle="1" w:styleId="TableGrid9">
    <w:name w:val="Table Grid9"/>
    <w:basedOn w:val="TableNormal"/>
    <w:next w:val="TableGrid"/>
    <w:rsid w:val="00FE7E6F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semiHidden/>
    <w:rsid w:val="00377EF7"/>
  </w:style>
  <w:style w:type="table" w:customStyle="1" w:styleId="TableGrid10">
    <w:name w:val="Table Grid10"/>
    <w:basedOn w:val="TableNormal"/>
    <w:next w:val="TableGrid"/>
    <w:rsid w:val="00377EF7"/>
    <w:pPr>
      <w:bidi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ocked/>
    <w:rsid w:val="00694B19"/>
    <w:pPr>
      <w:spacing w:line="360" w:lineRule="auto"/>
      <w:jc w:val="left"/>
    </w:pPr>
    <w:rPr>
      <w:rFonts w:eastAsia="Times New Roman" w:cs="Badr"/>
      <w:b/>
      <w:bCs/>
      <w:noProof/>
      <w:sz w:val="20"/>
      <w:szCs w:val="20"/>
    </w:rPr>
  </w:style>
  <w:style w:type="paragraph" w:customStyle="1" w:styleId="Default">
    <w:name w:val="Default"/>
    <w:rsid w:val="00174BCF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bidi="fa-IR"/>
    </w:rPr>
  </w:style>
  <w:style w:type="character" w:customStyle="1" w:styleId="CharChar4">
    <w:name w:val="Char Char4"/>
    <w:basedOn w:val="DefaultParagraphFont"/>
    <w:locked/>
    <w:rsid w:val="005C5B8A"/>
    <w:rPr>
      <w:rFonts w:ascii="Calibri" w:eastAsia="Calibri" w:hAnsi="Calibri" w:cs="Nazanin"/>
      <w:b/>
      <w:bCs/>
      <w:szCs w:val="24"/>
      <w:lang w:val="en-US" w:eastAsia="en-US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li\Desktop\PaperTemplate_f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PaperTemplate_fa.dot</Template>
  <TotalTime>36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فصل اول</vt:lpstr>
    </vt:vector>
  </TitlesOfParts>
  <Company>Econ</Company>
  <LinksUpToDate>false</LinksUpToDate>
  <CharactersWithSpaces>1846</CharactersWithSpaces>
  <SharedDoc>false</SharedDoc>
  <HLinks>
    <vt:vector size="30" baseType="variant">
      <vt:variant>
        <vt:i4>1376305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_Toc505674603</vt:lpwstr>
      </vt:variant>
      <vt:variant>
        <vt:i4>1376305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_Toc505674602</vt:lpwstr>
      </vt:variant>
      <vt:variant>
        <vt:i4>1376305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_Toc505674601</vt:lpwstr>
      </vt:variant>
      <vt:variant>
        <vt:i4>1376305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_Toc505674600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_Toc505674599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فصل اول</dc:title>
  <dc:subject/>
  <dc:creator>Dr. Vahid J. Majd</dc:creator>
  <cp:keywords/>
  <cp:lastModifiedBy>MRN</cp:lastModifiedBy>
  <cp:revision>12</cp:revision>
  <cp:lastPrinted>2018-05-21T14:50:00Z</cp:lastPrinted>
  <dcterms:created xsi:type="dcterms:W3CDTF">2018-05-20T17:31:00Z</dcterms:created>
  <dcterms:modified xsi:type="dcterms:W3CDTF">2018-05-21T14:51:00Z</dcterms:modified>
</cp:coreProperties>
</file>